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@1. 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Илме, ки пањншавї, ѓизогирї, таќсимот, њаракат ва хосиятњои физикї, бактерологї ва химиявии обњои зеризаминиро меомўзад кадом аст?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Геоморфология;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0840D5">
        <w:rPr>
          <w:rFonts w:ascii="Times New Roman Tj" w:hAnsi="Times New Roman Tj" w:cs="Times New Roman Tajik 1.0"/>
          <w:sz w:val="28"/>
          <w:szCs w:val="28"/>
          <w:lang w:val="tg-Cyrl-TJ"/>
        </w:rPr>
        <w:t>$B) Геологияи муњандисї;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0840D5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$C) Гидрогеология;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$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) Динамика;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Геологияи ККФ;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@2.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Омузиши усул ва роњњои аз худ намудани шароитњои гидрогеологї,муайян кардани кон ва бањо додан ба захира ва манбаъњои обњои  зеризаминї чї ном бурда мешавад?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Аксбардорињои гидрогеологї;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Аксбардорињои муњандисї-геологї;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Тањќиќотњои гидрогеологї;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$D) Тањќиќотњои муњандисї;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>Тањќиќоти геологї;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@3. 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>Харитањои хурдмиќёси гидрогеологиро нишон дињед?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A358C8">
        <w:rPr>
          <w:rFonts w:ascii="Times New Roman Tj" w:hAnsi="Times New Roman Tj" w:cs="Times New Roman Tajik 1.0"/>
          <w:sz w:val="28"/>
          <w:szCs w:val="28"/>
          <w:lang w:val="tg-Cyrl-TJ"/>
        </w:rPr>
        <w:t>$A)  1:1</w:t>
      </w: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A358C8">
        <w:rPr>
          <w:rFonts w:ascii="Times New Roman Tj" w:hAnsi="Times New Roman Tj" w:cs="Times New Roman Tajik 1.0"/>
          <w:sz w:val="28"/>
          <w:szCs w:val="28"/>
          <w:lang w:val="tg-Cyrl-TJ"/>
        </w:rPr>
        <w:t>000</w:t>
      </w: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A358C8">
        <w:rPr>
          <w:rFonts w:ascii="Times New Roman Tj" w:hAnsi="Times New Roman Tj" w:cs="Times New Roman Tajik 1.0"/>
          <w:sz w:val="28"/>
          <w:szCs w:val="28"/>
          <w:lang w:val="tg-Cyrl-TJ"/>
        </w:rPr>
        <w:t>000-1:500</w:t>
      </w: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A358C8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000;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A358C8">
        <w:rPr>
          <w:rFonts w:ascii="Times New Roman Tj" w:hAnsi="Times New Roman Tj" w:cs="Times New Roman Tajik 1.0"/>
          <w:sz w:val="28"/>
          <w:szCs w:val="28"/>
          <w:lang w:val="tg-Cyrl-TJ"/>
        </w:rPr>
        <w:t>$B) 1:10</w:t>
      </w: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A358C8">
        <w:rPr>
          <w:rFonts w:ascii="Times New Roman Tj" w:hAnsi="Times New Roman Tj" w:cs="Times New Roman Tajik 1.0"/>
          <w:sz w:val="28"/>
          <w:szCs w:val="28"/>
          <w:lang w:val="tg-Cyrl-TJ"/>
        </w:rPr>
        <w:t>000-1:5</w:t>
      </w: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A358C8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000;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A358C8">
        <w:rPr>
          <w:rFonts w:ascii="Times New Roman Tj" w:hAnsi="Times New Roman Tj" w:cs="Times New Roman Tajik 1.0"/>
          <w:sz w:val="28"/>
          <w:szCs w:val="28"/>
          <w:lang w:val="tg-Cyrl-TJ"/>
        </w:rPr>
        <w:t>$C) 1:50</w:t>
      </w: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A358C8">
        <w:rPr>
          <w:rFonts w:ascii="Times New Roman Tj" w:hAnsi="Times New Roman Tj" w:cs="Times New Roman Tajik 1.0"/>
          <w:sz w:val="28"/>
          <w:szCs w:val="28"/>
          <w:lang w:val="tg-Cyrl-TJ"/>
        </w:rPr>
        <w:t>000-1:25</w:t>
      </w: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A358C8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000;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A358C8">
        <w:rPr>
          <w:rFonts w:ascii="Times New Roman Tj" w:hAnsi="Times New Roman Tj" w:cs="Times New Roman Tajik 1.0"/>
          <w:sz w:val="28"/>
          <w:szCs w:val="28"/>
          <w:lang w:val="tg-Cyrl-TJ"/>
        </w:rPr>
        <w:t>$D) 1:100</w:t>
      </w: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A358C8">
        <w:rPr>
          <w:rFonts w:ascii="Times New Roman Tj" w:hAnsi="Times New Roman Tj" w:cs="Times New Roman Tajik 1.0"/>
          <w:sz w:val="28"/>
          <w:szCs w:val="28"/>
          <w:lang w:val="tg-Cyrl-TJ"/>
        </w:rPr>
        <w:t>000-1:200</w:t>
      </w: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A358C8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000; </w:t>
      </w:r>
    </w:p>
    <w:p w:rsidR="00B50C6D" w:rsidRPr="00A358C8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A358C8">
        <w:rPr>
          <w:rFonts w:ascii="Times New Roman Tj" w:hAnsi="Times New Roman Tj" w:cs="Times New Roman Tajik 1.0"/>
          <w:sz w:val="28"/>
          <w:szCs w:val="28"/>
          <w:lang w:val="tg-Cyrl-TJ"/>
        </w:rPr>
        <w:t>$E) 1:500-1:200;</w:t>
      </w:r>
    </w:p>
    <w:p w:rsidR="00B50C6D" w:rsidRPr="00A358C8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A358C8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@4. </w:t>
      </w:r>
    </w:p>
    <w:p w:rsidR="00B50C6D" w:rsidRPr="00A358C8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A358C8">
        <w:rPr>
          <w:rFonts w:ascii="Times New Roman Tj" w:hAnsi="Times New Roman Tj" w:cs="Times New Roman Tajik 1.0"/>
          <w:sz w:val="28"/>
          <w:szCs w:val="28"/>
          <w:lang w:val="tg-Cyrl-TJ"/>
        </w:rPr>
        <w:t>Таѓирёбии њарорат, сатњи об ва таркиби  химиявии обњои зеризаминиро чи мегўянд?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Мувозинати об;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Суръати об;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Рељаи об;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$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) Мубодилаи об;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>Њарорати об;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@5. 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>Барои омўзиши мураттабан умумии аксбардории гидрогеологии њудуди давлатї кадом миќёс истифода бурда мешавад?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1:50 000;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1:1 000 000;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1:100 000;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$D) 1:10 000;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>1:200 000;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@6. 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>Маљмўи тањќиќоти сањроии характери илмї-истењсолї дошта, ки бо маќсади омўзиш ва харитасозии обњои зеризаминї, њавзањо ва колекторњои табии онњо инчунин љинсњои зонаи аэратсия иљро карда мешаванд чи ном бурда мешавад?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0840D5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$A)  Тадќиќи гидрогеологї;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Тадќиќи муњандисї;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Тадќиќи муњандисї геологї;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$D) Аксбардории гидрогеологї;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>Аксбардории геологї;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@7. 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>Њангоми интихоби усулњои аксбардории гидрогеологї ба чї диќќати махсус медињанд?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A358C8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$A)  Даќиќї ва суръат;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Самаранокї ва мањсулнокї;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Шиддатнокї ва фоида;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$D) Равиш ва сарчашма;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>Эњтиёљ ва таъминтот;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@8. 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>Натиљаи бењтарин њангоми чигунагии  истифодабарии усулњо ба даст меояд?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Истифодаи усули алоњида;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Истифодаи комплексии усулњо;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Истифодаи усулї ѓайрисамтї;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$D) Истифодаи усули муњандисї;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>Истифодаи усули танзимї;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@9. 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>Мушоњидае, ки њангоми тањќиќоти маршурутии њудуди хариташаванда дар мавриди аксбардории гидрогеологї гузаронида мешавад чї ном дорад?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Мушоњидаи визуалї (назари)-и заминї;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Мушоњидаи аэровизуалї;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Мушоњидаи геоморфологї;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$D) Мушоњидаи кайњонї;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>Мушоњидаи геологї;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@10. 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Давраи хотимашавии аксбардорињои гидрогеологї чи ном дорад?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Сањрої;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Пешазсањрої;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Камералї;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$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) Њисоботї;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Озмоишї;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@11. 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Харитаи тасфири кадом миќёсро дар бар мегирад?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1:200</w:t>
      </w: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29230C">
        <w:rPr>
          <w:rFonts w:ascii="Times New Roman Tj" w:hAnsi="Times New Roman Tj" w:cs="Times New Roman Tajik 1.0"/>
          <w:sz w:val="28"/>
          <w:szCs w:val="28"/>
        </w:rPr>
        <w:t>000-1:100</w:t>
      </w: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000;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>1:1</w:t>
      </w: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29230C">
        <w:rPr>
          <w:rFonts w:ascii="Times New Roman Tj" w:hAnsi="Times New Roman Tj" w:cs="Times New Roman Tajik 1.0"/>
          <w:sz w:val="28"/>
          <w:szCs w:val="28"/>
        </w:rPr>
        <w:t>000</w:t>
      </w: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000 ва хурдтар;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>1:500</w:t>
      </w: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29230C">
        <w:rPr>
          <w:rFonts w:ascii="Times New Roman Tj" w:hAnsi="Times New Roman Tj" w:cs="Times New Roman Tajik 1.0"/>
          <w:sz w:val="28"/>
          <w:szCs w:val="28"/>
        </w:rPr>
        <w:t>000-1:100</w:t>
      </w: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29230C">
        <w:rPr>
          <w:rFonts w:ascii="Times New Roman Tj" w:hAnsi="Times New Roman Tj" w:cs="Times New Roman Tajik 1.0"/>
          <w:sz w:val="28"/>
          <w:szCs w:val="28"/>
        </w:rPr>
        <w:t>000;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$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29230C">
        <w:rPr>
          <w:rFonts w:ascii="Times New Roman Tj" w:hAnsi="Times New Roman Tj" w:cs="Times New Roman Tajik 1.0"/>
          <w:sz w:val="28"/>
          <w:szCs w:val="28"/>
        </w:rPr>
        <w:t>) 1:50</w:t>
      </w: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000 ва калонтар;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1:10</w:t>
      </w: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29230C">
        <w:rPr>
          <w:rFonts w:ascii="Times New Roman Tj" w:hAnsi="Times New Roman Tj" w:cs="Times New Roman Tajik 1.0"/>
          <w:sz w:val="28"/>
          <w:szCs w:val="28"/>
        </w:rPr>
        <w:t>000-1:5</w:t>
      </w: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29230C">
        <w:rPr>
          <w:rFonts w:ascii="Times New Roman Tj" w:hAnsi="Times New Roman Tj" w:cs="Times New Roman Tajik 1.0"/>
          <w:sz w:val="28"/>
          <w:szCs w:val="28"/>
        </w:rPr>
        <w:t>000;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@12. 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Кадом</w:t>
      </w: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29230C">
        <w:rPr>
          <w:rFonts w:ascii="Times New Roman Tj" w:hAnsi="Times New Roman Tj" w:cs="Times New Roman Tajik 1.0"/>
          <w:sz w:val="28"/>
          <w:szCs w:val="28"/>
        </w:rPr>
        <w:t>чоњњо барои истифодаи обњои зеризаминї истифода карда мешаванд?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Иктишофї;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Љустуљуї;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Эксплуататсионї;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$D) Мушоњидашавї;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>Иктишофї-љустуљуї;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@13. 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Усули радиоиндикаторї барои чи истифода бурда мешавад?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Муайян сохтани сарфи оби зеризаминї;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Сарф ва њаракати оби зеризаминї;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Суръат ва самти </w:t>
      </w:r>
      <w:r w:rsidRPr="0029230C">
        <w:rPr>
          <w:rFonts w:ascii="Times New Roman" w:hAnsi="Times New Roman"/>
          <w:sz w:val="28"/>
          <w:szCs w:val="28"/>
          <w:lang w:val="tg-Cyrl-TJ"/>
        </w:rPr>
        <w:t xml:space="preserve">ҳаракти </w:t>
      </w: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оби зеризаминї;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$D) Сарф ва равиши оби зеризаминї;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>Њаракат ва сарфи оби зеризаминї;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@14. 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>Нишондодњои  муњими муайян кардани хосиятњои полоиши (филтратсиони)-и љинсњои куњиро нишон дињед?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Ковокї ва таркиби гранулометрї;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Обгузаронї ва фурунишинї;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Фишурдашавї ва њаљмдигаркунї;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$D) Сахтї ва намнокї;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>Шиканиш ва табадуллот;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@15. 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Обњои њарораташон аз 35</w:t>
      </w:r>
      <w:r w:rsidRPr="0029230C">
        <w:rPr>
          <w:rFonts w:ascii="Times New Roman Tj" w:hAnsi="Times New Roman Tj" w:cs="Times New Roman Tajik 1.0"/>
          <w:sz w:val="28"/>
          <w:szCs w:val="28"/>
          <w:vertAlign w:val="superscript"/>
        </w:rPr>
        <w:t>0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баланд аст чи ном бурда мешавад?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Минералї;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Термалї;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Саноатї;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$D) Ѓейзерї;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>Љўшон;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@16. 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>Бењтар сохтани њосилхезии заминњои хољагии ќишлоќро чи мегуянд?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A358C8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$A)  Обёрикунї;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A358C8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$B) Хушксозии заминњо;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A358C8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$C) Зањбурканї;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A358C8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$D) Мелиоратсия; </w:t>
      </w:r>
    </w:p>
    <w:p w:rsidR="00B50C6D" w:rsidRPr="00A358C8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A358C8">
        <w:rPr>
          <w:rFonts w:ascii="Times New Roman Tj" w:hAnsi="Times New Roman Tj" w:cs="Times New Roman Tajik 1.0"/>
          <w:sz w:val="28"/>
          <w:szCs w:val="28"/>
          <w:lang w:val="tg-Cyrl-TJ"/>
        </w:rPr>
        <w:t>$E) Эксплуататсия;</w:t>
      </w:r>
    </w:p>
    <w:p w:rsidR="00B50C6D" w:rsidRPr="00A358C8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A358C8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@17. </w:t>
      </w:r>
    </w:p>
    <w:p w:rsidR="00B50C6D" w:rsidRPr="00A358C8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A358C8">
        <w:rPr>
          <w:rFonts w:ascii="Times New Roman Tj" w:hAnsi="Times New Roman Tj" w:cs="Times New Roman Tajik 1.0"/>
          <w:sz w:val="28"/>
          <w:szCs w:val="28"/>
          <w:lang w:val="tg-Cyrl-TJ"/>
        </w:rPr>
        <w:t>Асосгузори фанни геологияи муњандисї киро мењисобанд?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A358C8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$A)  И.В.Мушкетов;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A358C8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$B) Д.Л.Иванов;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A358C8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$C) Ф.Н.Чернышов;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A358C8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$D) А.П.Павлов;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>Ф.П.Саваренский;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@18. 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>Кадом соњаи геология динамикаи ќишри заминро дар вобастагї аз фаъолияти муњандисии инсон меомўзад?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A358C8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$A)  Геологияи умумї;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A358C8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$B) Гидрогеология;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A358C8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$C) Геологияи муњандисї;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A358C8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$D) Динамикаи обњои зеризаминї;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Тектоника;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@19. 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Намноккунии сунъии хок бо маќсади њосилхез намудани он чи номро мегирад?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Мелиоратсия;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Обёрикунї;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Дренаж;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$D) Хушксозї;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>Хокивазкунї;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@20. 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>Њангоми тадќиќоти сохт ва истифодаи иншоотњои гидротехникї кадом намуди мушоњида аз болои рељаи обњои зеризаминї пеш бурда мешавад?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0840D5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$A)  Геоморфологї;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$B) </w:t>
      </w:r>
      <w:r w:rsidRPr="000840D5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Гидрогеологї;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$C) </w:t>
      </w:r>
      <w:r w:rsidRPr="000840D5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Муњандисї-геологї;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A358C8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$D) Филтратсионї; </w:t>
      </w:r>
    </w:p>
    <w:p w:rsidR="00B50C6D" w:rsidRPr="00A358C8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A358C8">
        <w:rPr>
          <w:rFonts w:ascii="Times New Roman Tj" w:hAnsi="Times New Roman Tj" w:cs="Times New Roman Tajik 1.0"/>
          <w:sz w:val="28"/>
          <w:szCs w:val="28"/>
          <w:lang w:val="tg-Cyrl-TJ"/>
        </w:rPr>
        <w:t>$E) Статсионарї-гидрогеологї;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@21. 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Обњое, ки њарораташон 42-100</w:t>
      </w:r>
      <w:r w:rsidRPr="0029230C">
        <w:rPr>
          <w:rFonts w:ascii="Times New Roman Tj" w:hAnsi="Times New Roman Tj" w:cs="Times New Roman Tajik 1.0"/>
          <w:sz w:val="28"/>
          <w:szCs w:val="28"/>
          <w:vertAlign w:val="superscript"/>
        </w:rPr>
        <w:t>0</w:t>
      </w:r>
      <w:r w:rsidRPr="0029230C">
        <w:rPr>
          <w:rFonts w:ascii="Times New Roman Tj" w:hAnsi="Times New Roman Tj" w:cs="Times New Roman Tajik 1.0"/>
          <w:sz w:val="28"/>
          <w:szCs w:val="28"/>
        </w:rPr>
        <w:t>с-ро ташкил медињанд чи ном бурда мешаванд?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Термалї;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Саноатї;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Гипотермалї;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$D) Хунук;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>Минералї;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@22. 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>Чоњњои гидрогеологї барои чї хизмат мерасонад?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Дастрас намудани кони обњои зеризаминї;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Маълум намудани чуќурї ва шароити хобиши обњои грунтї;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Омўзиши сохтори геологии мањал;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$D) Њисоб кардани захираи обњо;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>Ошкор кардани ќабатњои замин;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@23. 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>Барои њисоби ковокии љинсњои кўњї аз кадом хосияти физикавї истифода бурдан мумкин аст?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Вазни хос;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>Вазни нисбї;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Њаљми намї;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$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) Миќдори тарќишњо;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Обгузаронии хокњо;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@24. 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Илме, ки обњои зеризаминї, пайдоиш, таркиб ва хосиятњо, шароитњои хобиш, пањншавї ва алоќаи онњоро бо љинсњои кўњї меомўзад, кадом аст?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Гидрогеология;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>Гидравлика;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>Динамикаи обњои зеризаминї;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Гидрология;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Метеорология;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@25. 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Дар таркиби оби ошомиданї (тоза) чї ќадар намак (то чанд г/литр) мављуд аст?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2,3;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 </w:t>
      </w: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10;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1;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$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29230C">
        <w:rPr>
          <w:rFonts w:ascii="Times New Roman Tj" w:hAnsi="Times New Roman Tj" w:cs="Times New Roman Tajik 1.0"/>
          <w:sz w:val="28"/>
          <w:szCs w:val="28"/>
        </w:rPr>
        <w:t>) 0,1;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 </w:t>
      </w: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3,4;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@26. 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Хосияти обе, ки дар таркиби он намакњои калсий ва магний, инчунин дигар пайвастагињои кимиёвї дучор меоянд чї ном мегирад?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Тундии об;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 </w:t>
      </w: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Дуруштии об;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Туршии об;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$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) Пайвастагии об;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Њарорати об;</w:t>
      </w:r>
    </w:p>
    <w:p w:rsidR="00B50C6D" w:rsidRPr="0029230C" w:rsidRDefault="00B50C6D" w:rsidP="000A23EF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@27. 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Њаракатњои обњои гравитатсионї (нафт ва газї)-ро дар љинсњои кўњї чи ном мебаранд?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Полоиш (филтратсия);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 </w:t>
      </w: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Намнокї (влажност);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Ковокї (пористост);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$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) Тарќишнокї;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Карст;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@28. 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Гурўњи заррањои љинсњои куњии андозаи якхела ва ё таќрибан якхела доштаро чї мегуянд?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Фраксияњо;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Грунтњо;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>Элементњо;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Пайвастагињо;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Комплексњо;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@29. </w:t>
      </w:r>
    </w:p>
    <w:p w:rsidR="00B50C6D" w:rsidRPr="0029230C" w:rsidRDefault="00B50C6D" w:rsidP="00C01CF0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Формулаи зичии обро нишон дињед?</w:t>
      </w:r>
    </w:p>
    <w:p w:rsidR="00B50C6D" w:rsidRPr="000840D5" w:rsidRDefault="00B50C6D" w:rsidP="008523FF">
      <w:pPr>
        <w:pStyle w:val="NoSpacing"/>
        <w:rPr>
          <w:rFonts w:ascii="Times New Roman Tj" w:hAnsi="Times New Roman Tj" w:cs="Times New Roman Tajik 1.0"/>
          <w:lang w:val="en-US"/>
        </w:rPr>
      </w:pPr>
      <w:r w:rsidRPr="000840D5">
        <w:rPr>
          <w:rFonts w:ascii="Times New Roman Tj" w:hAnsi="Times New Roman Tj" w:cs="Times New Roman Tajik 1.0"/>
          <w:lang w:val="en-US"/>
        </w:rPr>
        <w:t xml:space="preserve">$A)  </w:t>
      </w:r>
      <w:r w:rsidRPr="0029230C">
        <w:rPr>
          <w:rFonts w:ascii="Times New Roman Tj" w:hAnsi="Times New Roman Tj" w:cs="Times New Roman Tajik 1.0"/>
          <w:lang w:val="en-US"/>
        </w:rPr>
        <w:t>V</w:t>
      </w:r>
      <w:r w:rsidRPr="000840D5">
        <w:rPr>
          <w:rFonts w:ascii="Times New Roman Tj" w:hAnsi="Times New Roman Tj" w:cs="Times New Roman Tajik 1.0"/>
          <w:lang w:val="en-US"/>
        </w:rPr>
        <w:t>=</w:t>
      </w:r>
      <w:r w:rsidRPr="0029230C">
        <w:rPr>
          <w:rFonts w:ascii="Times New Roman Tj" w:hAnsi="Times New Roman Tj" w:cs="Times New Roman Tajik 1.0"/>
          <w:lang w:val="en-US"/>
        </w:rPr>
        <w:t>F</w:t>
      </w:r>
      <w:r w:rsidRPr="000840D5">
        <w:rPr>
          <w:rFonts w:ascii="Times New Roman Tj" w:hAnsi="Times New Roman Tj" w:cs="Times New Roman Tajik 1.0"/>
          <w:lang w:val="en-US"/>
        </w:rPr>
        <w:t xml:space="preserve">; </w:t>
      </w:r>
    </w:p>
    <w:p w:rsidR="00B50C6D" w:rsidRPr="000840D5" w:rsidRDefault="00B50C6D" w:rsidP="008523FF">
      <w:pPr>
        <w:pStyle w:val="NoSpacing"/>
        <w:rPr>
          <w:rFonts w:ascii="Times New Roman Tj" w:hAnsi="Times New Roman Tj" w:cs="Times New Roman Tajik 1.0"/>
          <w:lang w:val="en-US"/>
        </w:rPr>
      </w:pPr>
      <w:r>
        <w:rPr>
          <w:rFonts w:ascii="Times New Roman Tj" w:hAnsi="Times New Roman Tj" w:cs="Times New Roman Tajik 1.0"/>
          <w:lang w:val="en-US"/>
        </w:rPr>
        <w:t xml:space="preserve">$B) </w:t>
      </w:r>
      <w:r w:rsidRPr="0029230C">
        <w:rPr>
          <w:rFonts w:ascii="Times New Roman Tj" w:hAnsi="Times New Roman Tj" w:cs="Times New Roman Tajik 1.0"/>
          <w:lang w:val="en-US"/>
        </w:rPr>
        <w:t>S</w:t>
      </w:r>
      <w:r w:rsidRPr="000840D5">
        <w:rPr>
          <w:rFonts w:ascii="Times New Roman Tj" w:hAnsi="Times New Roman Tj" w:cs="Times New Roman Tajik 1.0"/>
          <w:lang w:val="en-US"/>
        </w:rPr>
        <w:t>=</w:t>
      </w:r>
      <w:r w:rsidRPr="0029230C">
        <w:rPr>
          <w:rFonts w:ascii="Times New Roman Tj" w:hAnsi="Times New Roman Tj" w:cs="Times New Roman Tajik 1.0"/>
          <w:lang w:val="en-US"/>
        </w:rPr>
        <w:t>F</w:t>
      </w:r>
      <w:r w:rsidRPr="000840D5">
        <w:rPr>
          <w:rFonts w:ascii="Times New Roman Tj" w:hAnsi="Times New Roman Tj" w:cs="Times New Roman Tajik 1.0"/>
          <w:lang w:val="en-US"/>
        </w:rPr>
        <w:t>.</w:t>
      </w:r>
      <w:r w:rsidRPr="0029230C">
        <w:rPr>
          <w:rFonts w:ascii="Times New Roman Tj" w:hAnsi="Times New Roman Tj" w:cs="Times New Roman Tajik 1.0"/>
          <w:lang w:val="en-US"/>
        </w:rPr>
        <w:t>m</w:t>
      </w:r>
      <w:r w:rsidRPr="000840D5">
        <w:rPr>
          <w:rFonts w:ascii="Times New Roman Tj" w:hAnsi="Times New Roman Tj" w:cs="Times New Roman Tajik 1.0"/>
          <w:lang w:val="en-US"/>
        </w:rPr>
        <w:t xml:space="preserve">; </w:t>
      </w:r>
    </w:p>
    <w:p w:rsidR="00B50C6D" w:rsidRPr="000840D5" w:rsidRDefault="00B50C6D" w:rsidP="008523FF">
      <w:pPr>
        <w:pStyle w:val="NoSpacing"/>
        <w:rPr>
          <w:rFonts w:ascii="Times New Roman Tj" w:hAnsi="Times New Roman Tj" w:cs="Times New Roman Tajik 1.0"/>
          <w:lang w:val="en-US"/>
        </w:rPr>
      </w:pPr>
      <w:r>
        <w:rPr>
          <w:rFonts w:ascii="Times New Roman Tj" w:hAnsi="Times New Roman Tj" w:cs="Times New Roman Tajik 1.0"/>
          <w:lang w:val="en-US"/>
        </w:rPr>
        <w:t xml:space="preserve">$C) </w:t>
      </w:r>
      <w:r w:rsidRPr="000840D5">
        <w:rPr>
          <w:rFonts w:ascii="Times New Roman Tj" w:hAnsi="Times New Roman Tj" w:cs="Times New Roman Tajik 1.0"/>
          <w:lang w:val="en-US"/>
        </w:rPr>
        <w:t xml:space="preserve"> </w:t>
      </w:r>
      <w:r w:rsidRPr="0029230C">
        <w:rPr>
          <w:rStyle w:val="SubtleEmphasis"/>
          <w:i w:val="0"/>
          <w:sz w:val="28"/>
          <w:szCs w:val="28"/>
        </w:rPr>
        <w:t>Р</w:t>
      </w:r>
      <w:r w:rsidRPr="000840D5">
        <w:rPr>
          <w:rFonts w:ascii="Times New Roman Tj" w:hAnsi="Times New Roman Tj" w:cs="Times New Roman Tajik 1.0"/>
          <w:lang w:val="en-US"/>
        </w:rPr>
        <w:fldChar w:fldCharType="begin"/>
      </w:r>
      <w:r w:rsidRPr="000840D5">
        <w:rPr>
          <w:rFonts w:ascii="Times New Roman Tj" w:hAnsi="Times New Roman Tj" w:cs="Times New Roman Tajik 1.0"/>
          <w:lang w:val="en-US"/>
        </w:rPr>
        <w:instrText xml:space="preserve"> QUOTE </w:instrTex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25pt;height:63pt" equationxml="&lt;?xml version=&quot;1.0&quot; encoding=&quot;UTF-8&quot; standalone=&quot;yes&quot;?&gt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lt;?mso-application progid=&quot;Word.Document&quot;?&gt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1&quot;/&gt;&lt;w:doNotEmbedSystemFonts/&gt;&lt;w:hideSpellingError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17373&quot;/&gt;&lt;wsp:rsid wsp:val=&quot;000042BC&quot;/&gt;&lt;wsp:rsid wsp:val=&quot;000217FB&quot;/&gt;&lt;wsp:rsid wsp:val=&quot;00034945&quot;/&gt;&lt;wsp:rsid wsp:val=&quot;000573CB&quot;/&gt;&lt;wsp:rsid wsp:val=&quot;0006629E&quot;/&gt;&lt;wsp:rsid wsp:val=&quot;00066B69&quot;/&gt;&lt;wsp:rsid wsp:val=&quot;00087C7C&quot;/&gt;&lt;wsp:rsid wsp:val=&quot;000A23EF&quot;/&gt;&lt;wsp:rsid wsp:val=&quot;000A5631&quot;/&gt;&lt;wsp:rsid wsp:val=&quot;000A56A8&quot;/&gt;&lt;wsp:rsid wsp:val=&quot;0012417E&quot;/&gt;&lt;wsp:rsid wsp:val=&quot;00142572&quot;/&gt;&lt;wsp:rsid wsp:val=&quot;00162593&quot;/&gt;&lt;wsp:rsid wsp:val=&quot;001D2D39&quot;/&gt;&lt;wsp:rsid wsp:val=&quot;00205B04&quot;/&gt;&lt;wsp:rsid wsp:val=&quot;00213A36&quot;/&gt;&lt;wsp:rsid wsp:val=&quot;002C66D7&quot;/&gt;&lt;wsp:rsid wsp:val=&quot;002D47B6&quot;/&gt;&lt;wsp:rsid wsp:val=&quot;002F6DFC&quot;/&gt;&lt;wsp:rsid wsp:val=&quot;00327F0F&quot;/&gt;&lt;wsp:rsid wsp:val=&quot;00346727&quot;/&gt;&lt;wsp:rsid wsp:val=&quot;00367ACE&quot;/&gt;&lt;wsp:rsid wsp:val=&quot;003A0E66&quot;/&gt;&lt;wsp:rsid wsp:val=&quot;003B4746&quot;/&gt;&lt;wsp:rsid wsp:val=&quot;003B65D7&quot;/&gt;&lt;wsp:rsid wsp:val=&quot;003D2789&quot;/&gt;&lt;wsp:rsid wsp:val=&quot;003D7283&quot;/&gt;&lt;wsp:rsid wsp:val=&quot;003E3933&quot;/&gt;&lt;wsp:rsid wsp:val=&quot;003F4656&quot;/&gt;&lt;wsp:rsid wsp:val=&quot;003F5311&quot;/&gt;&lt;wsp:rsid wsp:val=&quot;00422B9B&quot;/&gt;&lt;wsp:rsid wsp:val=&quot;00431A20&quot;/&gt;&lt;wsp:rsid wsp:val=&quot;00431BAF&quot;/&gt;&lt;wsp:rsid wsp:val=&quot;00461C08&quot;/&gt;&lt;wsp:rsid wsp:val=&quot;004F6B37&quot;/&gt;&lt;wsp:rsid wsp:val=&quot;00517373&quot;/&gt;&lt;wsp:rsid wsp:val=&quot;00562F33&quot;/&gt;&lt;wsp:rsid wsp:val=&quot;00565E16&quot;/&gt;&lt;wsp:rsid wsp:val=&quot;00566C75&quot;/&gt;&lt;wsp:rsid wsp:val=&quot;005D72B3&quot;/&gt;&lt;wsp:rsid wsp:val=&quot;005E6DB7&quot;/&gt;&lt;wsp:rsid wsp:val=&quot;005F11CC&quot;/&gt;&lt;wsp:rsid wsp:val=&quot;00616A6D&quot;/&gt;&lt;wsp:rsid wsp:val=&quot;00657838&quot;/&gt;&lt;wsp:rsid wsp:val=&quot;00691A0A&quot;/&gt;&lt;wsp:rsid wsp:val=&quot;00697758&quot;/&gt;&lt;wsp:rsid wsp:val=&quot;007104DF&quot;/&gt;&lt;wsp:rsid wsp:val=&quot;007156EC&quot;/&gt;&lt;wsp:rsid wsp:val=&quot;00727973&quot;/&gt;&lt;wsp:rsid wsp:val=&quot;00747312&quot;/&gt;&lt;wsp:rsid wsp:val=&quot;00781591&quot;/&gt;&lt;wsp:rsid wsp:val=&quot;00803BAF&quot;/&gt;&lt;wsp:rsid wsp:val=&quot;008046C5&quot;/&gt;&lt;wsp:rsid wsp:val=&quot;00807F2D&quot;/&gt;&lt;wsp:rsid wsp:val=&quot;008523FF&quot;/&gt;&lt;wsp:rsid wsp:val=&quot;0085367F&quot;/&gt;&lt;wsp:rsid wsp:val=&quot;00857325&quot;/&gt;&lt;wsp:rsid wsp:val=&quot;00873B2A&quot;/&gt;&lt;wsp:rsid wsp:val=&quot;008B3C80&quot;/&gt;&lt;wsp:rsid wsp:val=&quot;008E6EA7&quot;/&gt;&lt;wsp:rsid wsp:val=&quot;009223FB&quot;/&gt;&lt;wsp:rsid wsp:val=&quot;00937650&quot;/&gt;&lt;wsp:rsid wsp:val=&quot;009812A2&quot;/&gt;&lt;wsp:rsid wsp:val=&quot;00986088&quot;/&gt;&lt;wsp:rsid wsp:val=&quot;00996CA5&quot;/&gt;&lt;wsp:rsid wsp:val=&quot;0099706F&quot;/&gt;&lt;wsp:rsid wsp:val=&quot;009A3C24&quot;/&gt;&lt;wsp:rsid wsp:val=&quot;009F315F&quot;/&gt;&lt;wsp:rsid wsp:val=&quot;00B15973&quot;/&gt;&lt;wsp:rsid wsp:val=&quot;00B4451B&quot;/&gt;&lt;wsp:rsid wsp:val=&quot;00B55106&quot;/&gt;&lt;wsp:rsid wsp:val=&quot;00B6011D&quot;/&gt;&lt;wsp:rsid wsp:val=&quot;00B77459&quot;/&gt;&lt;wsp:rsid wsp:val=&quot;00C01CF0&quot;/&gt;&lt;wsp:rsid wsp:val=&quot;00C14F2B&quot;/&gt;&lt;wsp:rsid wsp:val=&quot;00C32F18&quot;/&gt;&lt;wsp:rsid wsp:val=&quot;00C418FF&quot;/&gt;&lt;wsp:rsid wsp:val=&quot;00C65411&quot;/&gt;&lt;wsp:rsid wsp:val=&quot;00C7216A&quot;/&gt;&lt;wsp:rsid wsp:val=&quot;00CC47E0&quot;/&gt;&lt;wsp:rsid wsp:val=&quot;00D32EB5&quot;/&gt;&lt;wsp:rsid wsp:val=&quot;00D75591&quot;/&gt;&lt;wsp:rsid wsp:val=&quot;00DC29FC&quot;/&gt;&lt;wsp:rsid wsp:val=&quot;00DC3A45&quot;/&gt;&lt;wsp:rsid wsp:val=&quot;00DD2672&quot;/&gt;&lt;wsp:rsid wsp:val=&quot;00DE474D&quot;/&gt;&lt;wsp:rsid wsp:val=&quot;00E272C9&quot;/&gt;&lt;wsp:rsid wsp:val=&quot;00E4050F&quot;/&gt;&lt;wsp:rsid wsp:val=&quot;00E61742&quot;/&gt;&lt;wsp:rsid wsp:val=&quot;00E73150&quot;/&gt;&lt;wsp:rsid wsp:val=&quot;00E777FB&quot;/&gt;&lt;wsp:rsid wsp:val=&quot;00EC0DC2&quot;/&gt;&lt;wsp:rsid wsp:val=&quot;00ED200A&quot;/&gt;&lt;wsp:rsid wsp:val=&quot;00F47153&quot;/&gt;&lt;wsp:rsid wsp:val=&quot;00F64FB3&quot;/&gt;&lt;wsp:rsid wsp:val=&quot;00FF0291&quot;/&gt;&lt;/wsp:rsids&gt;&lt;/w:docPr&gt;&lt;w:body&gt;&lt;w:p wsp:rsidR=&quot;00000000&quot; wsp:rsidRDefault=&quot;002F6DFC&quot;&gt;&lt;m:oMathPara&gt;&lt;m:oMath&gt;&lt;m:r&gt;&lt;m:rPr&gt;&lt;m:sty m:val=&quot;p&quot;/&gt;&lt;/m:rPr&gt;&lt;w:rPr&gt;&lt;w:rFonts w:ascii=&quot;Cambria Math&quot; w:h-ansi=&quot;Cambria Math&quot; w:cs=&quot;Cambria Math&quot;/&gt;&lt;wx:font wx:val=&quot;Cambria Math&quot;/&gt;&lt;/w:rPr&gt;&lt;m:t&gt;=&lt;/m:t&gt;&lt;/m:r&gt;&lt;m:f&gt;&lt;m:fPr&gt;&lt;m:ctrlPr&gt;&lt;w:rPr&gt;&lt;w:rFonts w:ascii=&quot;Cambria Math&quot; w:h-ansi=&quot;Cambria Math&quot; w:cs=&quot;Times New Roman Tajik 1.0&quot;/&gt;&lt;wx:font wx:val=&quot;Cambria Math&quot;/&gt;&lt;/w:rPr&gt;&lt;/m:ctrlPr&gt;&lt;/m:fPr&gt;&lt;m:num&gt;&lt;m:r&gt;&lt;m:rPr&gt;&lt;m:sty m:val=&quot;bi&quot;/&gt;&lt;/m:rPr&gt;&lt;w:rPr&gt;&lt;w:rFonts w:ascii=&quot;Cambria Math&quot; w:h-ansi=&quot;Cambria Math&quot; w:cs=&quot;Times New Roman Tajik 1.0&quot;/&gt;&lt;wx:font wx:val=&quot;Cambria Math&quot;/&gt;&lt;w:b/&gt;&lt;w:i/&gt;&lt;w:lang w:val=&quot;EN-US&quot;/&gt;&lt;/w:rPr&gt;&lt;m:t&gt;m&lt;/m:t&gt;&lt;/m:r&gt;&lt;/m:num&gt;&lt;m:den&gt;&lt;m:r&gt;&lt;m:rPr&gt;&lt;m:sty m:val=&quot;b&quot;/&gt;&lt;/m:rPr&gt;&lt;w:rPr&gt;&lt;w:rFonts w:ascii=&quot;Cambria Math&quot; w:h-ansi=&quot;Cambria Math&quot; w:cs=&quot;Cambria Math&quot;/&gt;&lt;wx:font wx:val=&quot;Cambria Math&quot;/&gt;&lt;w:b/&gt;&lt;/w:rPr&gt;&lt;m:t&gt;v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" o:title="" chromakey="white"/>
          </v:shape>
        </w:pict>
      </w:r>
      <w:r w:rsidRPr="000840D5">
        <w:rPr>
          <w:rFonts w:ascii="Times New Roman Tj" w:hAnsi="Times New Roman Tj" w:cs="Times New Roman Tajik 1.0"/>
          <w:lang w:val="en-US"/>
        </w:rPr>
        <w:instrText xml:space="preserve"> </w:instrText>
      </w:r>
      <w:r w:rsidRPr="000840D5">
        <w:rPr>
          <w:rFonts w:ascii="Times New Roman Tj" w:hAnsi="Times New Roman Tj" w:cs="Times New Roman Tajik 1.0"/>
          <w:lang w:val="en-US"/>
        </w:rPr>
        <w:fldChar w:fldCharType="separate"/>
      </w:r>
      <w:r>
        <w:pict>
          <v:shape id="_x0000_i1026" type="#_x0000_t75" style="width:59.25pt;height:63pt" equationxml="&lt;?xml version=&quot;1.0&quot; encoding=&quot;UTF-8&quot; standalone=&quot;yes&quot;?&gt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lt;?mso-application progid=&quot;Word.Document&quot;?&gt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1&quot;/&gt;&lt;w:doNotEmbedSystemFonts/&gt;&lt;w:hideSpellingError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17373&quot;/&gt;&lt;wsp:rsid wsp:val=&quot;000042BC&quot;/&gt;&lt;wsp:rsid wsp:val=&quot;000217FB&quot;/&gt;&lt;wsp:rsid wsp:val=&quot;00034945&quot;/&gt;&lt;wsp:rsid wsp:val=&quot;000573CB&quot;/&gt;&lt;wsp:rsid wsp:val=&quot;0006629E&quot;/&gt;&lt;wsp:rsid wsp:val=&quot;00066B69&quot;/&gt;&lt;wsp:rsid wsp:val=&quot;00087C7C&quot;/&gt;&lt;wsp:rsid wsp:val=&quot;000A23EF&quot;/&gt;&lt;wsp:rsid wsp:val=&quot;000A5631&quot;/&gt;&lt;wsp:rsid wsp:val=&quot;000A56A8&quot;/&gt;&lt;wsp:rsid wsp:val=&quot;0012417E&quot;/&gt;&lt;wsp:rsid wsp:val=&quot;00142572&quot;/&gt;&lt;wsp:rsid wsp:val=&quot;00162593&quot;/&gt;&lt;wsp:rsid wsp:val=&quot;001D2D39&quot;/&gt;&lt;wsp:rsid wsp:val=&quot;00205B04&quot;/&gt;&lt;wsp:rsid wsp:val=&quot;00213A36&quot;/&gt;&lt;wsp:rsid wsp:val=&quot;002C66D7&quot;/&gt;&lt;wsp:rsid wsp:val=&quot;002D47B6&quot;/&gt;&lt;wsp:rsid wsp:val=&quot;002F6DFC&quot;/&gt;&lt;wsp:rsid wsp:val=&quot;00327F0F&quot;/&gt;&lt;wsp:rsid wsp:val=&quot;00346727&quot;/&gt;&lt;wsp:rsid wsp:val=&quot;00367ACE&quot;/&gt;&lt;wsp:rsid wsp:val=&quot;003A0E66&quot;/&gt;&lt;wsp:rsid wsp:val=&quot;003B4746&quot;/&gt;&lt;wsp:rsid wsp:val=&quot;003B65D7&quot;/&gt;&lt;wsp:rsid wsp:val=&quot;003D2789&quot;/&gt;&lt;wsp:rsid wsp:val=&quot;003D7283&quot;/&gt;&lt;wsp:rsid wsp:val=&quot;003E3933&quot;/&gt;&lt;wsp:rsid wsp:val=&quot;003F4656&quot;/&gt;&lt;wsp:rsid wsp:val=&quot;003F5311&quot;/&gt;&lt;wsp:rsid wsp:val=&quot;00422B9B&quot;/&gt;&lt;wsp:rsid wsp:val=&quot;00431A20&quot;/&gt;&lt;wsp:rsid wsp:val=&quot;00431BAF&quot;/&gt;&lt;wsp:rsid wsp:val=&quot;00461C08&quot;/&gt;&lt;wsp:rsid wsp:val=&quot;004F6B37&quot;/&gt;&lt;wsp:rsid wsp:val=&quot;00517373&quot;/&gt;&lt;wsp:rsid wsp:val=&quot;00562F33&quot;/&gt;&lt;wsp:rsid wsp:val=&quot;00565E16&quot;/&gt;&lt;wsp:rsid wsp:val=&quot;00566C75&quot;/&gt;&lt;wsp:rsid wsp:val=&quot;005D72B3&quot;/&gt;&lt;wsp:rsid wsp:val=&quot;005E6DB7&quot;/&gt;&lt;wsp:rsid wsp:val=&quot;005F11CC&quot;/&gt;&lt;wsp:rsid wsp:val=&quot;00616A6D&quot;/&gt;&lt;wsp:rsid wsp:val=&quot;00657838&quot;/&gt;&lt;wsp:rsid wsp:val=&quot;00691A0A&quot;/&gt;&lt;wsp:rsid wsp:val=&quot;00697758&quot;/&gt;&lt;wsp:rsid wsp:val=&quot;007104DF&quot;/&gt;&lt;wsp:rsid wsp:val=&quot;007156EC&quot;/&gt;&lt;wsp:rsid wsp:val=&quot;00727973&quot;/&gt;&lt;wsp:rsid wsp:val=&quot;00747312&quot;/&gt;&lt;wsp:rsid wsp:val=&quot;00781591&quot;/&gt;&lt;wsp:rsid wsp:val=&quot;00803BAF&quot;/&gt;&lt;wsp:rsid wsp:val=&quot;008046C5&quot;/&gt;&lt;wsp:rsid wsp:val=&quot;00807F2D&quot;/&gt;&lt;wsp:rsid wsp:val=&quot;008523FF&quot;/&gt;&lt;wsp:rsid wsp:val=&quot;0085367F&quot;/&gt;&lt;wsp:rsid wsp:val=&quot;00857325&quot;/&gt;&lt;wsp:rsid wsp:val=&quot;00873B2A&quot;/&gt;&lt;wsp:rsid wsp:val=&quot;008B3C80&quot;/&gt;&lt;wsp:rsid wsp:val=&quot;008E6EA7&quot;/&gt;&lt;wsp:rsid wsp:val=&quot;009223FB&quot;/&gt;&lt;wsp:rsid wsp:val=&quot;00937650&quot;/&gt;&lt;wsp:rsid wsp:val=&quot;009812A2&quot;/&gt;&lt;wsp:rsid wsp:val=&quot;00986088&quot;/&gt;&lt;wsp:rsid wsp:val=&quot;00996CA5&quot;/&gt;&lt;wsp:rsid wsp:val=&quot;0099706F&quot;/&gt;&lt;wsp:rsid wsp:val=&quot;009A3C24&quot;/&gt;&lt;wsp:rsid wsp:val=&quot;009F315F&quot;/&gt;&lt;wsp:rsid wsp:val=&quot;00B15973&quot;/&gt;&lt;wsp:rsid wsp:val=&quot;00B4451B&quot;/&gt;&lt;wsp:rsid wsp:val=&quot;00B55106&quot;/&gt;&lt;wsp:rsid wsp:val=&quot;00B6011D&quot;/&gt;&lt;wsp:rsid wsp:val=&quot;00B77459&quot;/&gt;&lt;wsp:rsid wsp:val=&quot;00C01CF0&quot;/&gt;&lt;wsp:rsid wsp:val=&quot;00C14F2B&quot;/&gt;&lt;wsp:rsid wsp:val=&quot;00C32F18&quot;/&gt;&lt;wsp:rsid wsp:val=&quot;00C418FF&quot;/&gt;&lt;wsp:rsid wsp:val=&quot;00C65411&quot;/&gt;&lt;wsp:rsid wsp:val=&quot;00C7216A&quot;/&gt;&lt;wsp:rsid wsp:val=&quot;00CC47E0&quot;/&gt;&lt;wsp:rsid wsp:val=&quot;00D32EB5&quot;/&gt;&lt;wsp:rsid wsp:val=&quot;00D75591&quot;/&gt;&lt;wsp:rsid wsp:val=&quot;00DC29FC&quot;/&gt;&lt;wsp:rsid wsp:val=&quot;00DC3A45&quot;/&gt;&lt;wsp:rsid wsp:val=&quot;00DD2672&quot;/&gt;&lt;wsp:rsid wsp:val=&quot;00DE474D&quot;/&gt;&lt;wsp:rsid wsp:val=&quot;00E272C9&quot;/&gt;&lt;wsp:rsid wsp:val=&quot;00E4050F&quot;/&gt;&lt;wsp:rsid wsp:val=&quot;00E61742&quot;/&gt;&lt;wsp:rsid wsp:val=&quot;00E73150&quot;/&gt;&lt;wsp:rsid wsp:val=&quot;00E777FB&quot;/&gt;&lt;wsp:rsid wsp:val=&quot;00EC0DC2&quot;/&gt;&lt;wsp:rsid wsp:val=&quot;00ED200A&quot;/&gt;&lt;wsp:rsid wsp:val=&quot;00F47153&quot;/&gt;&lt;wsp:rsid wsp:val=&quot;00F64FB3&quot;/&gt;&lt;wsp:rsid wsp:val=&quot;00FF0291&quot;/&gt;&lt;/wsp:rsids&gt;&lt;/w:docPr&gt;&lt;w:body&gt;&lt;w:p wsp:rsidR=&quot;00000000&quot; wsp:rsidRDefault=&quot;002F6DFC&quot;&gt;&lt;m:oMathPara&gt;&lt;m:oMath&gt;&lt;m:r&gt;&lt;m:rPr&gt;&lt;m:sty m:val=&quot;p&quot;/&gt;&lt;/m:rPr&gt;&lt;w:rPr&gt;&lt;w:rFonts w:ascii=&quot;Cambria Math&quot; w:h-ansi=&quot;Cambria Math&quot; w:cs=&quot;Cambria Math&quot;/&gt;&lt;wx:font wx:val=&quot;Cambria Math&quot;/&gt;&lt;/w:rPr&gt;&lt;m:t&gt;=&lt;/m:t&gt;&lt;/m:r&gt;&lt;m:f&gt;&lt;m:fPr&gt;&lt;m:ctrlPr&gt;&lt;w:rPr&gt;&lt;w:rFonts w:ascii=&quot;Cambria Math&quot; w:h-ansi=&quot;Cambria Math&quot; w:cs=&quot;Times New Roman Tajik 1.0&quot;/&gt;&lt;wx:font wx:val=&quot;Cambria Math&quot;/&gt;&lt;/w:rPr&gt;&lt;/m:ctrlPr&gt;&lt;/m:fPr&gt;&lt;m:num&gt;&lt;m:r&gt;&lt;m:rPr&gt;&lt;m:sty m:val=&quot;bi&quot;/&gt;&lt;/m:rPr&gt;&lt;w:rPr&gt;&lt;w:rFonts w:ascii=&quot;Cambria Math&quot; w:h-ansi=&quot;Cambria Math&quot; w:cs=&quot;Times New Roman Tajik 1.0&quot;/&gt;&lt;wx:font wx:val=&quot;Cambria Math&quot;/&gt;&lt;w:b/&gt;&lt;w:i/&gt;&lt;w:lang w:val=&quot;EN-US&quot;/&gt;&lt;/w:rPr&gt;&lt;m:t&gt;m&lt;/m:t&gt;&lt;/m:r&gt;&lt;/m:num&gt;&lt;m:den&gt;&lt;m:r&gt;&lt;m:rPr&gt;&lt;m:sty m:val=&quot;b&quot;/&gt;&lt;/m:rPr&gt;&lt;w:rPr&gt;&lt;w:rFonts w:ascii=&quot;Cambria Math&quot; w:h-ansi=&quot;Cambria Math&quot; w:cs=&quot;Cambria Math&quot;/&gt;&lt;wx:font wx:val=&quot;Cambria Math&quot;/&gt;&lt;w:b/&gt;&lt;/w:rPr&gt;&lt;m:t&gt;v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" o:title="" chromakey="white"/>
          </v:shape>
        </w:pict>
      </w:r>
      <w:r w:rsidRPr="000840D5">
        <w:rPr>
          <w:rFonts w:ascii="Times New Roman Tj" w:hAnsi="Times New Roman Tj" w:cs="Times New Roman Tajik 1.0"/>
          <w:lang w:val="en-US"/>
        </w:rPr>
        <w:fldChar w:fldCharType="end"/>
      </w:r>
      <w:r w:rsidRPr="000840D5">
        <w:rPr>
          <w:rFonts w:ascii="Times New Roman Tj" w:hAnsi="Times New Roman Tj" w:cs="Times New Roman Tajik 1.0"/>
          <w:lang w:val="en-US"/>
        </w:rPr>
        <w:t xml:space="preserve">; </w:t>
      </w:r>
    </w:p>
    <w:p w:rsidR="00B50C6D" w:rsidRPr="000840D5" w:rsidRDefault="00B50C6D" w:rsidP="008523FF">
      <w:pPr>
        <w:pStyle w:val="NoSpacing"/>
        <w:rPr>
          <w:rFonts w:ascii="Times New Roman Tj" w:hAnsi="Times New Roman Tj" w:cs="Times New Roman Tajik 1.0"/>
          <w:lang w:val="en-US"/>
        </w:rPr>
      </w:pPr>
      <w:r w:rsidRPr="000840D5">
        <w:rPr>
          <w:rFonts w:ascii="Times New Roman Tj" w:hAnsi="Times New Roman Tj" w:cs="Times New Roman Tajik 1.0"/>
          <w:lang w:val="en-US"/>
        </w:rPr>
        <w:t>$</w:t>
      </w:r>
      <w:r w:rsidRPr="0029230C">
        <w:rPr>
          <w:rFonts w:ascii="Times New Roman Tj" w:hAnsi="Times New Roman Tj" w:cs="Times New Roman Tajik 1.0"/>
          <w:lang w:val="en-US"/>
        </w:rPr>
        <w:t>D</w:t>
      </w:r>
      <w:r w:rsidRPr="000840D5">
        <w:rPr>
          <w:rFonts w:ascii="Times New Roman Tj" w:hAnsi="Times New Roman Tj" w:cs="Times New Roman Tajik 1.0"/>
          <w:lang w:val="en-US"/>
        </w:rPr>
        <w:t xml:space="preserve">) </w:t>
      </w:r>
      <w:r w:rsidRPr="0029230C">
        <w:rPr>
          <w:rFonts w:ascii="Times New Roman Tj" w:hAnsi="Times New Roman Tj" w:cs="Times New Roman Tajik 1.0"/>
          <w:lang w:val="en-US"/>
        </w:rPr>
        <w:t>Q</w:t>
      </w:r>
      <w:r w:rsidRPr="000840D5">
        <w:rPr>
          <w:rFonts w:ascii="Times New Roman Tj" w:hAnsi="Times New Roman Tj" w:cs="Times New Roman Tajik 1.0"/>
          <w:lang w:val="en-US"/>
        </w:rPr>
        <w:t>=</w:t>
      </w:r>
      <w:r w:rsidRPr="0029230C">
        <w:rPr>
          <w:rFonts w:ascii="Times New Roman Tj" w:hAnsi="Times New Roman Tj" w:cs="Times New Roman Tajik 1.0"/>
          <w:lang w:val="en-US"/>
        </w:rPr>
        <w:t>F</w:t>
      </w:r>
      <w:r w:rsidRPr="000840D5">
        <w:rPr>
          <w:rFonts w:ascii="Times New Roman Tj" w:hAnsi="Times New Roman Tj" w:cs="Times New Roman Tajik 1.0"/>
          <w:lang w:val="en-US"/>
        </w:rPr>
        <w:t>.</w:t>
      </w:r>
      <w:r w:rsidRPr="0029230C">
        <w:rPr>
          <w:rFonts w:ascii="Times New Roman Tj" w:hAnsi="Times New Roman Tj" w:cs="Times New Roman Tajik 1.0"/>
          <w:lang w:val="en-US"/>
        </w:rPr>
        <w:t>V</w:t>
      </w:r>
      <w:r w:rsidRPr="000840D5">
        <w:rPr>
          <w:rFonts w:ascii="Times New Roman Tj" w:hAnsi="Times New Roman Tj" w:cs="Times New Roman Tajik 1.0"/>
          <w:lang w:val="en-US"/>
        </w:rPr>
        <w:t>;</w:t>
      </w:r>
    </w:p>
    <w:p w:rsidR="00B50C6D" w:rsidRPr="000840D5" w:rsidRDefault="00B50C6D" w:rsidP="008523FF">
      <w:pPr>
        <w:pStyle w:val="NoSpacing"/>
        <w:rPr>
          <w:rFonts w:ascii="Times New Roman Tj" w:hAnsi="Times New Roman Tj" w:cs="Times New Roman Tajik 1.0"/>
          <w:lang w:val="en-US"/>
        </w:rPr>
      </w:pPr>
      <w:r>
        <w:rPr>
          <w:rFonts w:ascii="Times New Roman Tj" w:hAnsi="Times New Roman Tj" w:cs="Times New Roman Tajik 1.0"/>
          <w:lang w:val="en-US"/>
        </w:rPr>
        <w:t xml:space="preserve">$E) </w:t>
      </w:r>
      <w:r w:rsidRPr="0029230C">
        <w:rPr>
          <w:rFonts w:ascii="Times New Roman Tj" w:hAnsi="Times New Roman Tj" w:cs="Times New Roman Tajik 1.0"/>
          <w:lang w:val="en-US"/>
        </w:rPr>
        <w:t>Q</w:t>
      </w:r>
      <w:r w:rsidRPr="000840D5">
        <w:rPr>
          <w:rFonts w:ascii="Times New Roman Tj" w:hAnsi="Times New Roman Tj" w:cs="Times New Roman Tajik 1.0"/>
          <w:lang w:val="en-US"/>
        </w:rPr>
        <w:t>=</w:t>
      </w:r>
      <w:r w:rsidRPr="0029230C">
        <w:rPr>
          <w:rFonts w:ascii="Times New Roman Tj" w:hAnsi="Times New Roman Tj" w:cs="Times New Roman Tajik 1.0"/>
          <w:lang w:val="en-US"/>
        </w:rPr>
        <w:t>q</w:t>
      </w:r>
      <w:r w:rsidRPr="000840D5">
        <w:rPr>
          <w:rFonts w:ascii="Times New Roman Tj" w:hAnsi="Times New Roman Tj" w:cs="Times New Roman Tajik 1.0"/>
          <w:lang w:val="en-US"/>
        </w:rPr>
        <w:t>.</w:t>
      </w:r>
      <w:r w:rsidRPr="0029230C">
        <w:rPr>
          <w:rFonts w:ascii="Times New Roman Tj" w:hAnsi="Times New Roman Tj" w:cs="Times New Roman Tajik 1.0"/>
          <w:lang w:val="en-US"/>
        </w:rPr>
        <w:t>S</w:t>
      </w:r>
      <w:r w:rsidRPr="000840D5">
        <w:rPr>
          <w:rFonts w:ascii="Times New Roman Tj" w:hAnsi="Times New Roman Tj" w:cs="Times New Roman Tajik 1.0"/>
          <w:lang w:val="en-US"/>
        </w:rPr>
        <w:t>;</w:t>
      </w:r>
    </w:p>
    <w:p w:rsidR="00B50C6D" w:rsidRPr="000840D5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0840D5">
        <w:rPr>
          <w:rFonts w:ascii="Times New Roman Tj" w:hAnsi="Times New Roman Tj" w:cs="Times New Roman Tajik 1.0"/>
          <w:sz w:val="28"/>
          <w:szCs w:val="28"/>
          <w:lang w:val="en-US"/>
        </w:rPr>
        <w:t xml:space="preserve">@30. </w:t>
      </w:r>
    </w:p>
    <w:p w:rsidR="00B50C6D" w:rsidRPr="000840D5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Раванди</w:t>
      </w:r>
      <w:r w:rsidRPr="000840D5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29230C">
        <w:rPr>
          <w:rFonts w:ascii="Times New Roman Tj" w:hAnsi="Times New Roman Tj" w:cs="Times New Roman Tajik 1.0"/>
          <w:sz w:val="28"/>
          <w:szCs w:val="28"/>
        </w:rPr>
        <w:t>геологие</w:t>
      </w:r>
      <w:r w:rsidRPr="000840D5">
        <w:rPr>
          <w:rFonts w:ascii="Times New Roman Tj" w:hAnsi="Times New Roman Tj" w:cs="Times New Roman Tajik 1.0"/>
          <w:sz w:val="28"/>
          <w:szCs w:val="28"/>
          <w:lang w:val="en-US"/>
        </w:rPr>
        <w:t xml:space="preserve">, </w:t>
      </w:r>
      <w:r w:rsidRPr="0029230C">
        <w:rPr>
          <w:rFonts w:ascii="Times New Roman Tj" w:hAnsi="Times New Roman Tj" w:cs="Times New Roman Tajik 1.0"/>
          <w:sz w:val="28"/>
          <w:szCs w:val="28"/>
        </w:rPr>
        <w:t>ки</w:t>
      </w:r>
      <w:r w:rsidRPr="000840D5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29230C">
        <w:rPr>
          <w:rFonts w:ascii="Times New Roman Tj" w:hAnsi="Times New Roman Tj" w:cs="Times New Roman Tajik 1.0"/>
          <w:sz w:val="28"/>
          <w:szCs w:val="28"/>
        </w:rPr>
        <w:t>њангоми</w:t>
      </w:r>
      <w:r w:rsidRPr="000840D5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29230C">
        <w:rPr>
          <w:rFonts w:ascii="Times New Roman Tj" w:hAnsi="Times New Roman Tj" w:cs="Times New Roman Tajik 1.0"/>
          <w:sz w:val="28"/>
          <w:szCs w:val="28"/>
        </w:rPr>
        <w:t>таъсири</w:t>
      </w:r>
      <w:r w:rsidRPr="000840D5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29230C">
        <w:rPr>
          <w:rFonts w:ascii="Times New Roman Tj" w:hAnsi="Times New Roman Tj" w:cs="Times New Roman Tajik 1.0"/>
          <w:sz w:val="28"/>
          <w:szCs w:val="28"/>
        </w:rPr>
        <w:t>обњои</w:t>
      </w:r>
      <w:r w:rsidRPr="000840D5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29230C">
        <w:rPr>
          <w:rFonts w:ascii="Times New Roman Tj" w:hAnsi="Times New Roman Tj" w:cs="Times New Roman Tajik 1.0"/>
          <w:sz w:val="28"/>
          <w:szCs w:val="28"/>
        </w:rPr>
        <w:t>сатњи</w:t>
      </w:r>
      <w:r w:rsidRPr="000840D5">
        <w:rPr>
          <w:rFonts w:ascii="Times New Roman Tj" w:hAnsi="Times New Roman Tj" w:cs="Times New Roman Tajik 1.0"/>
          <w:sz w:val="28"/>
          <w:szCs w:val="28"/>
          <w:lang w:val="en-US"/>
        </w:rPr>
        <w:t xml:space="preserve"> (</w:t>
      </w:r>
      <w:r w:rsidRPr="0029230C">
        <w:rPr>
          <w:rFonts w:ascii="Times New Roman Tj" w:hAnsi="Times New Roman Tj" w:cs="Times New Roman Tajik 1.0"/>
          <w:sz w:val="28"/>
          <w:szCs w:val="28"/>
        </w:rPr>
        <w:t>рўи</w:t>
      </w:r>
      <w:r w:rsidRPr="000840D5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29230C">
        <w:rPr>
          <w:rFonts w:ascii="Times New Roman Tj" w:hAnsi="Times New Roman Tj" w:cs="Times New Roman Tajik 1.0"/>
          <w:sz w:val="28"/>
          <w:szCs w:val="28"/>
        </w:rPr>
        <w:t>заминї</w:t>
      </w:r>
      <w:r w:rsidRPr="000840D5">
        <w:rPr>
          <w:rFonts w:ascii="Times New Roman Tj" w:hAnsi="Times New Roman Tj" w:cs="Times New Roman Tajik 1.0"/>
          <w:sz w:val="28"/>
          <w:szCs w:val="28"/>
          <w:lang w:val="en-US"/>
        </w:rPr>
        <w:t xml:space="preserve">) </w:t>
      </w:r>
      <w:r w:rsidRPr="0029230C">
        <w:rPr>
          <w:rFonts w:ascii="Times New Roman Tj" w:hAnsi="Times New Roman Tj" w:cs="Times New Roman Tajik 1.0"/>
          <w:sz w:val="28"/>
          <w:szCs w:val="28"/>
        </w:rPr>
        <w:t>ва</w:t>
      </w:r>
      <w:r w:rsidRPr="000840D5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29230C">
        <w:rPr>
          <w:rFonts w:ascii="Times New Roman Tj" w:hAnsi="Times New Roman Tj" w:cs="Times New Roman Tajik 1.0"/>
          <w:sz w:val="28"/>
          <w:szCs w:val="28"/>
        </w:rPr>
        <w:t>зеризаминї</w:t>
      </w:r>
      <w:r w:rsidRPr="000840D5">
        <w:rPr>
          <w:rFonts w:ascii="Times New Roman Tj" w:hAnsi="Times New Roman Tj" w:cs="Times New Roman Tajik 1.0"/>
          <w:sz w:val="28"/>
          <w:szCs w:val="28"/>
          <w:lang w:val="en-US"/>
        </w:rPr>
        <w:t>,</w:t>
      </w:r>
      <w:r w:rsidRPr="0029230C">
        <w:rPr>
          <w:rFonts w:ascii="Times New Roman Tj" w:hAnsi="Times New Roman Tj" w:cs="Times New Roman Tajik 1.0"/>
          <w:sz w:val="28"/>
          <w:szCs w:val="28"/>
        </w:rPr>
        <w:t>њалшавї</w:t>
      </w:r>
      <w:r w:rsidRPr="000840D5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29230C">
        <w:rPr>
          <w:rFonts w:ascii="Times New Roman Tj" w:hAnsi="Times New Roman Tj" w:cs="Times New Roman Tajik 1.0"/>
          <w:sz w:val="28"/>
          <w:szCs w:val="28"/>
        </w:rPr>
        <w:t>ва</w:t>
      </w:r>
      <w:r w:rsidRPr="000840D5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29230C">
        <w:rPr>
          <w:rFonts w:ascii="Times New Roman Tj" w:hAnsi="Times New Roman Tj" w:cs="Times New Roman Tajik 1.0"/>
          <w:sz w:val="28"/>
          <w:szCs w:val="28"/>
        </w:rPr>
        <w:t>вайроншавии</w:t>
      </w:r>
      <w:r w:rsidRPr="000840D5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29230C">
        <w:rPr>
          <w:rFonts w:ascii="Times New Roman Tj" w:hAnsi="Times New Roman Tj" w:cs="Times New Roman Tajik 1.0"/>
          <w:sz w:val="28"/>
          <w:szCs w:val="28"/>
        </w:rPr>
        <w:t>љинсњои</w:t>
      </w:r>
      <w:r w:rsidRPr="000840D5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29230C">
        <w:rPr>
          <w:rFonts w:ascii="Times New Roman Tj" w:hAnsi="Times New Roman Tj" w:cs="Times New Roman Tajik 1.0"/>
          <w:sz w:val="28"/>
          <w:szCs w:val="28"/>
        </w:rPr>
        <w:t>кўњї</w:t>
      </w:r>
      <w:r w:rsidRPr="000840D5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29230C">
        <w:rPr>
          <w:rFonts w:ascii="Times New Roman Tj" w:hAnsi="Times New Roman Tj" w:cs="Times New Roman Tajik 1.0"/>
          <w:sz w:val="28"/>
          <w:szCs w:val="28"/>
        </w:rPr>
        <w:t>ба</w:t>
      </w:r>
      <w:r w:rsidRPr="000840D5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29230C">
        <w:rPr>
          <w:rFonts w:ascii="Times New Roman Tj" w:hAnsi="Times New Roman Tj" w:cs="Times New Roman Tajik 1.0"/>
          <w:sz w:val="28"/>
          <w:szCs w:val="28"/>
        </w:rPr>
        <w:t>амал</w:t>
      </w:r>
      <w:r w:rsidRPr="000840D5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29230C">
        <w:rPr>
          <w:rFonts w:ascii="Times New Roman Tj" w:hAnsi="Times New Roman Tj" w:cs="Times New Roman Tajik 1.0"/>
          <w:sz w:val="28"/>
          <w:szCs w:val="28"/>
        </w:rPr>
        <w:t>омада</w:t>
      </w:r>
      <w:r w:rsidRPr="000840D5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29230C">
        <w:rPr>
          <w:rFonts w:ascii="Times New Roman Tj" w:hAnsi="Times New Roman Tj" w:cs="Times New Roman Tajik 1.0"/>
          <w:sz w:val="28"/>
          <w:szCs w:val="28"/>
        </w:rPr>
        <w:t>дар</w:t>
      </w:r>
      <w:r w:rsidRPr="000840D5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29230C">
        <w:rPr>
          <w:rFonts w:ascii="Times New Roman Tj" w:hAnsi="Times New Roman Tj" w:cs="Times New Roman Tajik 1.0"/>
          <w:sz w:val="28"/>
          <w:szCs w:val="28"/>
        </w:rPr>
        <w:t>натиља</w:t>
      </w:r>
      <w:r w:rsidRPr="000840D5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29230C">
        <w:rPr>
          <w:rFonts w:ascii="Times New Roman Tj" w:hAnsi="Times New Roman Tj" w:cs="Times New Roman Tajik 1.0"/>
          <w:sz w:val="28"/>
          <w:szCs w:val="28"/>
        </w:rPr>
        <w:t>шуста</w:t>
      </w:r>
      <w:r w:rsidRPr="000840D5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29230C">
        <w:rPr>
          <w:rFonts w:ascii="Times New Roman Tj" w:hAnsi="Times New Roman Tj" w:cs="Times New Roman Tajik 1.0"/>
          <w:sz w:val="28"/>
          <w:szCs w:val="28"/>
        </w:rPr>
        <w:t>бурдани</w:t>
      </w:r>
      <w:r w:rsidRPr="000840D5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29230C">
        <w:rPr>
          <w:rFonts w:ascii="Times New Roman Tj" w:hAnsi="Times New Roman Tj" w:cs="Times New Roman Tajik 1.0"/>
          <w:sz w:val="28"/>
          <w:szCs w:val="28"/>
        </w:rPr>
        <w:t>њаљми</w:t>
      </w:r>
      <w:r w:rsidRPr="000840D5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29230C">
        <w:rPr>
          <w:rFonts w:ascii="Times New Roman Tj" w:hAnsi="Times New Roman Tj" w:cs="Times New Roman Tajik 1.0"/>
          <w:sz w:val="28"/>
          <w:szCs w:val="28"/>
        </w:rPr>
        <w:t>муайяни</w:t>
      </w:r>
      <w:r w:rsidRPr="000840D5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29230C">
        <w:rPr>
          <w:rFonts w:ascii="Times New Roman Tj" w:hAnsi="Times New Roman Tj" w:cs="Times New Roman Tajik 1.0"/>
          <w:sz w:val="28"/>
          <w:szCs w:val="28"/>
        </w:rPr>
        <w:t>ин</w:t>
      </w:r>
      <w:r w:rsidRPr="000840D5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29230C">
        <w:rPr>
          <w:rFonts w:ascii="Times New Roman Tj" w:hAnsi="Times New Roman Tj" w:cs="Times New Roman Tajik 1.0"/>
          <w:sz w:val="28"/>
          <w:szCs w:val="28"/>
        </w:rPr>
        <w:t>љинсњо</w:t>
      </w:r>
      <w:r w:rsidRPr="000840D5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29230C">
        <w:rPr>
          <w:rFonts w:ascii="Times New Roman Tj" w:hAnsi="Times New Roman Tj" w:cs="Times New Roman Tajik 1.0"/>
          <w:sz w:val="28"/>
          <w:szCs w:val="28"/>
        </w:rPr>
        <w:t>рух</w:t>
      </w:r>
      <w:r w:rsidRPr="000840D5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29230C">
        <w:rPr>
          <w:rFonts w:ascii="Times New Roman Tj" w:hAnsi="Times New Roman Tj" w:cs="Times New Roman Tajik 1.0"/>
          <w:sz w:val="28"/>
          <w:szCs w:val="28"/>
        </w:rPr>
        <w:t>медињад</w:t>
      </w:r>
      <w:r w:rsidRPr="000840D5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29230C">
        <w:rPr>
          <w:rFonts w:ascii="Times New Roman Tj" w:hAnsi="Times New Roman Tj" w:cs="Times New Roman Tajik 1.0"/>
          <w:sz w:val="28"/>
          <w:szCs w:val="28"/>
        </w:rPr>
        <w:t>чї</w:t>
      </w:r>
      <w:r w:rsidRPr="000840D5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29230C">
        <w:rPr>
          <w:rFonts w:ascii="Times New Roman Tj" w:hAnsi="Times New Roman Tj" w:cs="Times New Roman Tajik 1.0"/>
          <w:sz w:val="28"/>
          <w:szCs w:val="28"/>
        </w:rPr>
        <w:t>ном</w:t>
      </w:r>
      <w:r w:rsidRPr="000840D5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29230C">
        <w:rPr>
          <w:rFonts w:ascii="Times New Roman Tj" w:hAnsi="Times New Roman Tj" w:cs="Times New Roman Tajik 1.0"/>
          <w:sz w:val="28"/>
          <w:szCs w:val="28"/>
        </w:rPr>
        <w:t>дорад</w:t>
      </w:r>
      <w:r w:rsidRPr="000840D5">
        <w:rPr>
          <w:rFonts w:ascii="Times New Roman Tj" w:hAnsi="Times New Roman Tj" w:cs="Times New Roman Tajik 1.0"/>
          <w:sz w:val="28"/>
          <w:szCs w:val="28"/>
          <w:lang w:val="en-US"/>
        </w:rPr>
        <w:t>?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Солифлюксия;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Таликњо;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Гейзер;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$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29230C">
        <w:rPr>
          <w:rFonts w:ascii="Times New Roman Tj" w:hAnsi="Times New Roman Tj" w:cs="Times New Roman Tajik 1.0"/>
          <w:sz w:val="28"/>
          <w:szCs w:val="28"/>
        </w:rPr>
        <w:t>) Наледи;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 </w:t>
      </w: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Карст;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@31.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Таркиби дуруштии (жесткост)</w:t>
      </w: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29230C">
        <w:rPr>
          <w:rFonts w:ascii="Times New Roman Tj" w:hAnsi="Times New Roman Tj" w:cs="Times New Roman Tajik 1.0"/>
          <w:sz w:val="28"/>
          <w:szCs w:val="28"/>
        </w:rPr>
        <w:t>умумии обро</w:t>
      </w:r>
      <w:r w:rsidRPr="0029230C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29230C">
        <w:rPr>
          <w:rFonts w:ascii="Times New Roman Tj" w:hAnsi="Times New Roman Tj" w:cs="Times New Roman Tajik 1.0"/>
          <w:sz w:val="28"/>
          <w:szCs w:val="28"/>
        </w:rPr>
        <w:t>кадом намакњо ташкил медињанд?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М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q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ва Са;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 </w:t>
      </w: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К ва 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N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а;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F</w:t>
      </w:r>
      <w:r w:rsidRPr="0029230C">
        <w:rPr>
          <w:rFonts w:ascii="Times New Roman Tj" w:hAnsi="Times New Roman Tj" w:cs="Times New Roman Tajik 1.0"/>
          <w:sz w:val="28"/>
          <w:szCs w:val="28"/>
        </w:rPr>
        <w:t>е ва А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I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$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29230C">
        <w:rPr>
          <w:rFonts w:ascii="Times New Roman Tj" w:hAnsi="Times New Roman Tj" w:cs="Times New Roman Tajik 1.0"/>
          <w:sz w:val="28"/>
          <w:szCs w:val="28"/>
        </w:rPr>
        <w:t>) М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qC</w:t>
      </w:r>
      <w:r w:rsidRPr="0029230C">
        <w:rPr>
          <w:rFonts w:ascii="Times New Roman Tj" w:hAnsi="Times New Roman Tj" w:cs="Times New Roman Tajik 1.0"/>
          <w:sz w:val="28"/>
          <w:szCs w:val="28"/>
        </w:rPr>
        <w:t>О</w:t>
      </w:r>
      <w:r w:rsidRPr="0029230C">
        <w:rPr>
          <w:rFonts w:ascii="Times New Roman Tj" w:hAnsi="Times New Roman Tj" w:cs="Times New Roman Tajik 1.0"/>
          <w:sz w:val="28"/>
          <w:szCs w:val="28"/>
          <w:vertAlign w:val="subscript"/>
        </w:rPr>
        <w:t>2</w:t>
      </w:r>
      <w:r w:rsidRPr="0029230C">
        <w:rPr>
          <w:rFonts w:ascii="Times New Roman Tj" w:hAnsi="Times New Roman Tj" w:cs="Times New Roman Tajik 1.0"/>
          <w:sz w:val="28"/>
          <w:szCs w:val="28"/>
        </w:rPr>
        <w:t>;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Са ва 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N</w:t>
      </w:r>
      <w:r w:rsidRPr="0029230C">
        <w:rPr>
          <w:rFonts w:ascii="Times New Roman Tj" w:hAnsi="Times New Roman Tj" w:cs="Times New Roman Tajik 1.0"/>
          <w:sz w:val="28"/>
          <w:szCs w:val="28"/>
        </w:rPr>
        <w:t>а;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@32.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Хатњое, ки нуќтањои якхелаи сатњи обњои грунтиро пайваст мекунанд?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>
        <w:rPr>
          <w:rFonts w:ascii="Times New Roman" w:hAnsi="Times New Roman" w:cs="Times New Roman Tajik 1.0"/>
          <w:sz w:val="28"/>
          <w:szCs w:val="28"/>
          <w:lang w:val="en-US"/>
        </w:rPr>
        <w:t>A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Изобатњо;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>
        <w:rPr>
          <w:rFonts w:ascii="Times New Roman" w:hAnsi="Times New Roman" w:cs="Times New Roman Tajik 1.0"/>
          <w:sz w:val="28"/>
          <w:szCs w:val="28"/>
          <w:lang w:val="en-US"/>
        </w:rPr>
        <w:t>B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29230C">
        <w:rPr>
          <w:rFonts w:ascii="Times New Roman Tj" w:hAnsi="Times New Roman Tj" w:cs="Times New Roman Tajik 1.0"/>
          <w:sz w:val="28"/>
          <w:szCs w:val="28"/>
        </w:rPr>
        <w:t>Гидроизогипсњо;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>
        <w:rPr>
          <w:rFonts w:ascii="Times New Roman" w:hAnsi="Times New Roman" w:cs="Times New Roman Tajik 1.0"/>
          <w:sz w:val="28"/>
          <w:szCs w:val="28"/>
          <w:lang w:val="en-US"/>
        </w:rPr>
        <w:t>C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Изопезњо;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$</w:t>
      </w:r>
      <w:r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) Изобарњо;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>
        <w:rPr>
          <w:rFonts w:ascii="Times New Roman" w:hAnsi="Times New Roman" w:cs="Times New Roman Tajik 1.0"/>
          <w:sz w:val="28"/>
          <w:szCs w:val="28"/>
          <w:lang w:val="en-US"/>
        </w:rPr>
        <w:t>E</w:t>
      </w:r>
      <w:r w:rsidRPr="0029230C">
        <w:rPr>
          <w:rFonts w:ascii="Times New Roman Tj" w:hAnsi="Times New Roman Tj" w:cs="Times New Roman Tajik 1.0"/>
          <w:sz w:val="28"/>
          <w:szCs w:val="28"/>
        </w:rPr>
        <w:t>)</w:t>
      </w:r>
      <w:r w:rsidRPr="00173E73">
        <w:rPr>
          <w:rFonts w:ascii="Times New Roman" w:hAnsi="Times New Roman" w:cs="Times New Roman Tajik 1.0"/>
          <w:sz w:val="28"/>
          <w:szCs w:val="28"/>
        </w:rPr>
        <w:t xml:space="preserve"> </w:t>
      </w:r>
      <w:r w:rsidRPr="0029230C">
        <w:rPr>
          <w:rFonts w:ascii="Times New Roman Tj" w:hAnsi="Times New Roman Tj" w:cs="Times New Roman Tajik 1.0"/>
          <w:sz w:val="28"/>
          <w:szCs w:val="28"/>
        </w:rPr>
        <w:t>Гидролаколитњо;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@33. 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Барои кадом  намуд обњо хусусияти мувофиќ будани макони ѓизогирї бо макони пањншавиашон хос аст?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Артезианї;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Болообї (Верховодка);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Грунтї;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$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) Тарќишї;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Карстї;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@34. 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Барои хосияти табобатии обњои табииро бањо додан кадом тањлилро иљро мекунанд?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Техникї;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Ионї;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>Балнеологї;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Санитарї;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Умумї;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@35. </w:t>
      </w:r>
    </w:p>
    <w:p w:rsidR="00B50C6D" w:rsidRPr="0029230C" w:rsidRDefault="00B50C6D" w:rsidP="00C01CF0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Фосилаи чуќурие, ки дар он њарорат 10</w:t>
      </w:r>
      <w:r w:rsidRPr="0029230C">
        <w:rPr>
          <w:rFonts w:ascii="Times New Roman Tj" w:hAnsi="Times New Roman Tj" w:cs="Times New Roman Tajik 1.0"/>
          <w:sz w:val="28"/>
          <w:szCs w:val="28"/>
          <w:vertAlign w:val="superscript"/>
        </w:rPr>
        <w:t>о</w:t>
      </w:r>
      <w:r w:rsidRPr="0029230C">
        <w:rPr>
          <w:rFonts w:ascii="Times New Roman Tj" w:hAnsi="Times New Roman Tj" w:cs="Times New Roman Tajik 1.0"/>
          <w:sz w:val="28"/>
          <w:szCs w:val="28"/>
        </w:rPr>
        <w:t>С зиёд шудан мегирад чї ном дорад?</w:t>
      </w:r>
    </w:p>
    <w:p w:rsidR="00B50C6D" w:rsidRPr="0029230C" w:rsidRDefault="00B50C6D" w:rsidP="00C01CF0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Шароити геотермикї; </w:t>
      </w:r>
    </w:p>
    <w:p w:rsidR="00B50C6D" w:rsidRPr="0029230C" w:rsidRDefault="00B50C6D" w:rsidP="00C01CF0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Муносибати геотермикї; </w:t>
      </w:r>
    </w:p>
    <w:p w:rsidR="00B50C6D" w:rsidRPr="0029230C" w:rsidRDefault="00B50C6D" w:rsidP="00C01CF0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Усули геотермикї; </w:t>
      </w:r>
    </w:p>
    <w:p w:rsidR="00B50C6D" w:rsidRPr="0029230C" w:rsidRDefault="00B50C6D" w:rsidP="00C01CF0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$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) Зинаи геотермикї; </w:t>
      </w:r>
    </w:p>
    <w:p w:rsidR="00B50C6D" w:rsidRPr="0029230C" w:rsidRDefault="00B50C6D" w:rsidP="00C01CF0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Нишонаи геотермикї;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@36.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Мушоњидањои дурударози рељаи обњои зеризаминї чї ном дорад?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Статикї;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Гидростатикї;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Статсионарї;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$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) Фосилавї;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Якдафъагї;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@37. 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Барои муайян кардани суръати њаракати обњои зеризаминї дар кадом усул  ранг ба кор бурда мешавад?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Кимиёвї;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>Электролитї;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 </w:t>
      </w: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Колориметрї;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$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) Хатњої эквипотенсиалї;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Физикави;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@38. 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Фаъолияти  вайронсозии бањр, ки дар натиљаи таъсири мављњо бо соњил рух медињад чи ном бурда мешавад?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>
        <w:rPr>
          <w:rFonts w:ascii="Times New Roman" w:hAnsi="Times New Roman" w:cs="Times New Roman Tajik 1.0"/>
          <w:sz w:val="28"/>
          <w:szCs w:val="28"/>
          <w:lang w:val="en-US"/>
        </w:rPr>
        <w:t>A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Эрозия;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>
        <w:rPr>
          <w:rFonts w:ascii="Times New Roman" w:hAnsi="Times New Roman" w:cs="Times New Roman Tajik 1.0"/>
          <w:sz w:val="28"/>
          <w:szCs w:val="28"/>
          <w:lang w:val="en-US"/>
        </w:rPr>
        <w:t>B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Солифлюксия;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>
        <w:rPr>
          <w:rFonts w:ascii="Times New Roman" w:hAnsi="Times New Roman" w:cs="Times New Roman Tajik 1.0"/>
          <w:sz w:val="28"/>
          <w:szCs w:val="28"/>
          <w:lang w:val="en-US"/>
        </w:rPr>
        <w:t>C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Бодхурдашавї;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$</w:t>
      </w:r>
      <w:r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) Абразия;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>
        <w:rPr>
          <w:rFonts w:ascii="Times New Roman" w:hAnsi="Times New Roman" w:cs="Times New Roman Tajik 1.0"/>
          <w:sz w:val="28"/>
          <w:szCs w:val="28"/>
          <w:lang w:val="en-US"/>
        </w:rPr>
        <w:t>E</w:t>
      </w:r>
      <w:r w:rsidRPr="0029230C">
        <w:rPr>
          <w:rFonts w:ascii="Times New Roman Tj" w:hAnsi="Times New Roman Tj" w:cs="Times New Roman Tajik 1.0"/>
          <w:sz w:val="28"/>
          <w:szCs w:val="28"/>
        </w:rPr>
        <w:t>)</w:t>
      </w:r>
      <w:r w:rsidRPr="00B224BC">
        <w:rPr>
          <w:rFonts w:ascii="Times New Roman" w:hAnsi="Times New Roman" w:cs="Times New Roman Tajik 1.0"/>
          <w:sz w:val="28"/>
          <w:szCs w:val="28"/>
        </w:rPr>
        <w:t xml:space="preserve"> </w:t>
      </w:r>
      <w:r w:rsidRPr="0029230C">
        <w:rPr>
          <w:rFonts w:ascii="Times New Roman Tj" w:hAnsi="Times New Roman Tj" w:cs="Times New Roman Tajik 1.0"/>
          <w:sz w:val="28"/>
          <w:szCs w:val="28"/>
        </w:rPr>
        <w:t>Седиментатсия;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@39. </w:t>
      </w:r>
    </w:p>
    <w:p w:rsidR="00B50C6D" w:rsidRPr="0029230C" w:rsidRDefault="00B50C6D" w:rsidP="00C01CF0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Формулаи Курлов М.Г. чи гуна ишора карда мешавад?</w:t>
      </w:r>
    </w:p>
    <w:p w:rsidR="00B50C6D" w:rsidRPr="00A358C8" w:rsidRDefault="00B50C6D" w:rsidP="00C01CF0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A358C8">
        <w:rPr>
          <w:rFonts w:ascii="Times New Roman Tj" w:hAnsi="Times New Roman Tj" w:cs="Times New Roman Tajik 1.0"/>
          <w:sz w:val="28"/>
          <w:szCs w:val="28"/>
          <w:lang w:val="en-US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S</w:t>
      </w:r>
      <w:r w:rsidRPr="0029230C">
        <w:rPr>
          <w:rFonts w:ascii="Times New Roman Tj" w:hAnsi="Times New Roman Tj" w:cs="Times New Roman Tajik 1.0"/>
          <w:sz w:val="28"/>
          <w:szCs w:val="28"/>
        </w:rPr>
        <w:t>рМ</w:t>
      </w:r>
      <w:r w:rsidRPr="00A358C8">
        <w:rPr>
          <w:rFonts w:ascii="Times New Roman Tj" w:hAnsi="Times New Roman Tj" w:cs="Times New Roman Tajik 1.0"/>
          <w:sz w:val="28"/>
          <w:szCs w:val="28"/>
          <w:lang w:val="en-US"/>
        </w:rPr>
        <w:fldChar w:fldCharType="begin"/>
      </w:r>
      <w:r w:rsidRPr="00A358C8">
        <w:rPr>
          <w:rFonts w:ascii="Times New Roman Tj" w:hAnsi="Times New Roman Tj" w:cs="Times New Roman Tajik 1.0"/>
          <w:sz w:val="28"/>
          <w:szCs w:val="28"/>
          <w:lang w:val="en-US"/>
        </w:rPr>
        <w:instrText xml:space="preserve"> QUOTE </w:instrText>
      </w:r>
      <w:r>
        <w:pict>
          <v:shape id="_x0000_i1027" type="#_x0000_t75" style="width:4.5pt;height:12pt" equationxml="&lt;?xml version=&quot;1.0&quot; encoding=&quot;UTF-8&quot; standalone=&quot;yes&quot;?&gt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lt;?mso-application progid=&quot;Word.Document&quot;?&gt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1&quot;/&gt;&lt;w:doNotEmbedSystemFonts/&gt;&lt;w:hideSpellingError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17373&quot;/&gt;&lt;wsp:rsid wsp:val=&quot;000042BC&quot;/&gt;&lt;wsp:rsid wsp:val=&quot;000217FB&quot;/&gt;&lt;wsp:rsid wsp:val=&quot;00034945&quot;/&gt;&lt;wsp:rsid wsp:val=&quot;000573CB&quot;/&gt;&lt;wsp:rsid wsp:val=&quot;0006629E&quot;/&gt;&lt;wsp:rsid wsp:val=&quot;00066B69&quot;/&gt;&lt;wsp:rsid wsp:val=&quot;00087C7C&quot;/&gt;&lt;wsp:rsid wsp:val=&quot;000A23EF&quot;/&gt;&lt;wsp:rsid wsp:val=&quot;000A5631&quot;/&gt;&lt;wsp:rsid wsp:val=&quot;000A56A8&quot;/&gt;&lt;wsp:rsid wsp:val=&quot;0012417E&quot;/&gt;&lt;wsp:rsid wsp:val=&quot;00142572&quot;/&gt;&lt;wsp:rsid wsp:val=&quot;00162593&quot;/&gt;&lt;wsp:rsid wsp:val=&quot;001D2D39&quot;/&gt;&lt;wsp:rsid wsp:val=&quot;00205B04&quot;/&gt;&lt;wsp:rsid wsp:val=&quot;00213A36&quot;/&gt;&lt;wsp:rsid wsp:val=&quot;002C66D7&quot;/&gt;&lt;wsp:rsid wsp:val=&quot;002D47B6&quot;/&gt;&lt;wsp:rsid wsp:val=&quot;00327F0F&quot;/&gt;&lt;wsp:rsid wsp:val=&quot;00346727&quot;/&gt;&lt;wsp:rsid wsp:val=&quot;00367ACE&quot;/&gt;&lt;wsp:rsid wsp:val=&quot;003A0E66&quot;/&gt;&lt;wsp:rsid wsp:val=&quot;003B4746&quot;/&gt;&lt;wsp:rsid wsp:val=&quot;003B65D7&quot;/&gt;&lt;wsp:rsid wsp:val=&quot;003D2789&quot;/&gt;&lt;wsp:rsid wsp:val=&quot;003D7283&quot;/&gt;&lt;wsp:rsid wsp:val=&quot;003E3933&quot;/&gt;&lt;wsp:rsid wsp:val=&quot;003F4656&quot;/&gt;&lt;wsp:rsid wsp:val=&quot;003F5311&quot;/&gt;&lt;wsp:rsid wsp:val=&quot;00422B9B&quot;/&gt;&lt;wsp:rsid wsp:val=&quot;00431A20&quot;/&gt;&lt;wsp:rsid wsp:val=&quot;00431BAF&quot;/&gt;&lt;wsp:rsid wsp:val=&quot;00461C08&quot;/&gt;&lt;wsp:rsid wsp:val=&quot;004F6B37&quot;/&gt;&lt;wsp:rsid wsp:val=&quot;00517373&quot;/&gt;&lt;wsp:rsid wsp:val=&quot;00562F33&quot;/&gt;&lt;wsp:rsid wsp:val=&quot;00565E16&quot;/&gt;&lt;wsp:rsid wsp:val=&quot;00566C75&quot;/&gt;&lt;wsp:rsid wsp:val=&quot;005D72B3&quot;/&gt;&lt;wsp:rsid wsp:val=&quot;005E6DB7&quot;/&gt;&lt;wsp:rsid wsp:val=&quot;005F11CC&quot;/&gt;&lt;wsp:rsid wsp:val=&quot;00616A6D&quot;/&gt;&lt;wsp:rsid wsp:val=&quot;00657838&quot;/&gt;&lt;wsp:rsid wsp:val=&quot;00691A0A&quot;/&gt;&lt;wsp:rsid wsp:val=&quot;00697758&quot;/&gt;&lt;wsp:rsid wsp:val=&quot;007104DF&quot;/&gt;&lt;wsp:rsid wsp:val=&quot;007156EC&quot;/&gt;&lt;wsp:rsid wsp:val=&quot;00727973&quot;/&gt;&lt;wsp:rsid wsp:val=&quot;00747312&quot;/&gt;&lt;wsp:rsid wsp:val=&quot;00781591&quot;/&gt;&lt;wsp:rsid wsp:val=&quot;00803BAF&quot;/&gt;&lt;wsp:rsid wsp:val=&quot;008046C5&quot;/&gt;&lt;wsp:rsid wsp:val=&quot;00807F2D&quot;/&gt;&lt;wsp:rsid wsp:val=&quot;008523FF&quot;/&gt;&lt;wsp:rsid wsp:val=&quot;0085367F&quot;/&gt;&lt;wsp:rsid wsp:val=&quot;00857325&quot;/&gt;&lt;wsp:rsid wsp:val=&quot;00873B2A&quot;/&gt;&lt;wsp:rsid wsp:val=&quot;008B3C80&quot;/&gt;&lt;wsp:rsid wsp:val=&quot;008E6EA7&quot;/&gt;&lt;wsp:rsid wsp:val=&quot;009223FB&quot;/&gt;&lt;wsp:rsid wsp:val=&quot;00937650&quot;/&gt;&lt;wsp:rsid wsp:val=&quot;009812A2&quot;/&gt;&lt;wsp:rsid wsp:val=&quot;00986088&quot;/&gt;&lt;wsp:rsid wsp:val=&quot;00996CA5&quot;/&gt;&lt;wsp:rsid wsp:val=&quot;0099706F&quot;/&gt;&lt;wsp:rsid wsp:val=&quot;009A3C24&quot;/&gt;&lt;wsp:rsid wsp:val=&quot;009F315F&quot;/&gt;&lt;wsp:rsid wsp:val=&quot;00B15973&quot;/&gt;&lt;wsp:rsid wsp:val=&quot;00B4451B&quot;/&gt;&lt;wsp:rsid wsp:val=&quot;00B55106&quot;/&gt;&lt;wsp:rsid wsp:val=&quot;00B6011D&quot;/&gt;&lt;wsp:rsid wsp:val=&quot;00B77459&quot;/&gt;&lt;wsp:rsid wsp:val=&quot;00C01CF0&quot;/&gt;&lt;wsp:rsid wsp:val=&quot;00C14F2B&quot;/&gt;&lt;wsp:rsid wsp:val=&quot;00C32F18&quot;/&gt;&lt;wsp:rsid wsp:val=&quot;00C418FF&quot;/&gt;&lt;wsp:rsid wsp:val=&quot;00C65411&quot;/&gt;&lt;wsp:rsid wsp:val=&quot;00C7216A&quot;/&gt;&lt;wsp:rsid wsp:val=&quot;00CC47E0&quot;/&gt;&lt;wsp:rsid wsp:val=&quot;00CE6BCF&quot;/&gt;&lt;wsp:rsid wsp:val=&quot;00D32EB5&quot;/&gt;&lt;wsp:rsid wsp:val=&quot;00D75591&quot;/&gt;&lt;wsp:rsid wsp:val=&quot;00DC29FC&quot;/&gt;&lt;wsp:rsid wsp:val=&quot;00DC3A45&quot;/&gt;&lt;wsp:rsid wsp:val=&quot;00DD2672&quot;/&gt;&lt;wsp:rsid wsp:val=&quot;00DE474D&quot;/&gt;&lt;wsp:rsid wsp:val=&quot;00E272C9&quot;/&gt;&lt;wsp:rsid wsp:val=&quot;00E4050F&quot;/&gt;&lt;wsp:rsid wsp:val=&quot;00E45133&quot;/&gt;&lt;wsp:rsid wsp:val=&quot;00E61742&quot;/&gt;&lt;wsp:rsid wsp:val=&quot;00E73150&quot;/&gt;&lt;wsp:rsid wsp:val=&quot;00E777FB&quot;/&gt;&lt;wsp:rsid wsp:val=&quot;00EC0DC2&quot;/&gt;&lt;wsp:rsid wsp:val=&quot;00ED200A&quot;/&gt;&lt;wsp:rsid wsp:val=&quot;00F47153&quot;/&gt;&lt;wsp:rsid wsp:val=&quot;00F64FB3&quot;/&gt;&lt;wsp:rsid wsp:val=&quot;00FF0291&quot;/&gt;&lt;/wsp:rsids&gt;&lt;/w:docPr&gt;&lt;w:body&gt;&lt;w:p wsp:rsidR=&quot;00000000&quot; wsp:rsidRDefault=&quot;00E45133&quot;&gt;&lt;m:oMathPara&gt;&lt;m:oMath&gt;&lt;m:f&gt;&lt;m:fPr&gt;&lt;m:ctrlPr&gt;&lt;w:rPr&gt;&lt;w:rFonts w:ascii=&quot;Cambria Math&quot; w:h-ansi=&quot;Cambria Math&quot; w:cs=&quot;Times New Roman Tajik 1.0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ambria Math&quot; w:cs=&quot;Cambria Math&quot;/&gt;&lt;wx:font wx:val=&quot;Cambria Math&quot;/&gt;&lt;w:sz w:val=&quot;28&quot;/&gt;&lt;w:sz-cs w:val=&quot;28&quot;/&gt;&lt;/w:rPr&gt;&lt;m:t&gt;РєР°С‚РёРѕРЅ&lt;/m:t&gt;&lt;/m:r&gt;&lt;/m:num&gt;&lt;m:den&gt;&lt;m:r&gt;&lt;m:rPr&gt;&lt;m:sty m:val=&quot;p&quot;/&gt;&lt;/m:rPr&gt;&lt;w:rPr&gt;&lt;w:rFonts w:ascii=&quot;Cambria Math&quot; w:h-ansi=&quot;Cambria Math&quot; w:cs=&quot;Cambria Math&quot;/&gt;&lt;wx:font wx:val=&quot;Cambria Math&quot;/&gt;&lt;w:sz w:val=&quot;28&quot;/&gt;&lt;w:sz-cs w:val=&quot;28&quot;/&gt;&lt;/w:rPr&gt;&lt;m:t&gt;Р°РЅРёРѕРЅ&lt;/m:t&gt;&lt;/m:r&gt;&lt;/m:den&gt;&lt;/m:f&gt;&lt;m:r&gt;&lt;w:rPr&gt;&lt;w:rFonts w:ascii=&quot;Cambria Math&quot; w:h-ansi=&quot;Cambria Math&quot; w:cs=&quot;Times New Roman Tajik 1.0&quot;/&gt;&lt;wx:font wx:val=&quot;Cambria Math&quot;/&gt;&lt;w:i/&gt;&lt;w:sz w:val=&quot;28&quot;/&gt;&lt;w:sz-cs w:val=&quot;28&quot;/&gt;&lt;/w:rPr&gt;&lt;m:t&gt;100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" o:title="" chromakey="white"/>
          </v:shape>
        </w:pict>
      </w:r>
      <w:r w:rsidRPr="00A358C8">
        <w:rPr>
          <w:rFonts w:ascii="Times New Roman Tj" w:hAnsi="Times New Roman Tj" w:cs="Times New Roman Tajik 1.0"/>
          <w:sz w:val="28"/>
          <w:szCs w:val="28"/>
          <w:lang w:val="en-US"/>
        </w:rPr>
        <w:instrText xml:space="preserve"> </w:instrText>
      </w:r>
      <w:r w:rsidRPr="00A358C8">
        <w:rPr>
          <w:rFonts w:ascii="Times New Roman Tj" w:hAnsi="Times New Roman Tj" w:cs="Times New Roman Tajik 1.0"/>
          <w:sz w:val="28"/>
          <w:szCs w:val="28"/>
          <w:lang w:val="en-US"/>
        </w:rPr>
        <w:fldChar w:fldCharType="separate"/>
      </w:r>
      <w:r>
        <w:pict>
          <v:shape id="_x0000_i1028" type="#_x0000_t75" style="width:4.5pt;height:12pt" equationxml="&lt;?xml version=&quot;1.0&quot; encoding=&quot;UTF-8&quot; standalone=&quot;yes&quot;?&gt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lt;?mso-application progid=&quot;Word.Document&quot;?&gt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1&quot;/&gt;&lt;w:doNotEmbedSystemFonts/&gt;&lt;w:hideSpellingError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17373&quot;/&gt;&lt;wsp:rsid wsp:val=&quot;000042BC&quot;/&gt;&lt;wsp:rsid wsp:val=&quot;000217FB&quot;/&gt;&lt;wsp:rsid wsp:val=&quot;00034945&quot;/&gt;&lt;wsp:rsid wsp:val=&quot;000573CB&quot;/&gt;&lt;wsp:rsid wsp:val=&quot;0006629E&quot;/&gt;&lt;wsp:rsid wsp:val=&quot;00066B69&quot;/&gt;&lt;wsp:rsid wsp:val=&quot;00087C7C&quot;/&gt;&lt;wsp:rsid wsp:val=&quot;000A23EF&quot;/&gt;&lt;wsp:rsid wsp:val=&quot;000A5631&quot;/&gt;&lt;wsp:rsid wsp:val=&quot;000A56A8&quot;/&gt;&lt;wsp:rsid wsp:val=&quot;0012417E&quot;/&gt;&lt;wsp:rsid wsp:val=&quot;00142572&quot;/&gt;&lt;wsp:rsid wsp:val=&quot;00162593&quot;/&gt;&lt;wsp:rsid wsp:val=&quot;001D2D39&quot;/&gt;&lt;wsp:rsid wsp:val=&quot;00205B04&quot;/&gt;&lt;wsp:rsid wsp:val=&quot;00213A36&quot;/&gt;&lt;wsp:rsid wsp:val=&quot;002C66D7&quot;/&gt;&lt;wsp:rsid wsp:val=&quot;002D47B6&quot;/&gt;&lt;wsp:rsid wsp:val=&quot;00327F0F&quot;/&gt;&lt;wsp:rsid wsp:val=&quot;00346727&quot;/&gt;&lt;wsp:rsid wsp:val=&quot;00367ACE&quot;/&gt;&lt;wsp:rsid wsp:val=&quot;003A0E66&quot;/&gt;&lt;wsp:rsid wsp:val=&quot;003B4746&quot;/&gt;&lt;wsp:rsid wsp:val=&quot;003B65D7&quot;/&gt;&lt;wsp:rsid wsp:val=&quot;003D2789&quot;/&gt;&lt;wsp:rsid wsp:val=&quot;003D7283&quot;/&gt;&lt;wsp:rsid wsp:val=&quot;003E3933&quot;/&gt;&lt;wsp:rsid wsp:val=&quot;003F4656&quot;/&gt;&lt;wsp:rsid wsp:val=&quot;003F5311&quot;/&gt;&lt;wsp:rsid wsp:val=&quot;00422B9B&quot;/&gt;&lt;wsp:rsid wsp:val=&quot;00431A20&quot;/&gt;&lt;wsp:rsid wsp:val=&quot;00431BAF&quot;/&gt;&lt;wsp:rsid wsp:val=&quot;00461C08&quot;/&gt;&lt;wsp:rsid wsp:val=&quot;004F6B37&quot;/&gt;&lt;wsp:rsid wsp:val=&quot;00517373&quot;/&gt;&lt;wsp:rsid wsp:val=&quot;00562F33&quot;/&gt;&lt;wsp:rsid wsp:val=&quot;00565E16&quot;/&gt;&lt;wsp:rsid wsp:val=&quot;00566C75&quot;/&gt;&lt;wsp:rsid wsp:val=&quot;005D72B3&quot;/&gt;&lt;wsp:rsid wsp:val=&quot;005E6DB7&quot;/&gt;&lt;wsp:rsid wsp:val=&quot;005F11CC&quot;/&gt;&lt;wsp:rsid wsp:val=&quot;00616A6D&quot;/&gt;&lt;wsp:rsid wsp:val=&quot;00657838&quot;/&gt;&lt;wsp:rsid wsp:val=&quot;00691A0A&quot;/&gt;&lt;wsp:rsid wsp:val=&quot;00697758&quot;/&gt;&lt;wsp:rsid wsp:val=&quot;007104DF&quot;/&gt;&lt;wsp:rsid wsp:val=&quot;007156EC&quot;/&gt;&lt;wsp:rsid wsp:val=&quot;00727973&quot;/&gt;&lt;wsp:rsid wsp:val=&quot;00747312&quot;/&gt;&lt;wsp:rsid wsp:val=&quot;00781591&quot;/&gt;&lt;wsp:rsid wsp:val=&quot;00803BAF&quot;/&gt;&lt;wsp:rsid wsp:val=&quot;008046C5&quot;/&gt;&lt;wsp:rsid wsp:val=&quot;00807F2D&quot;/&gt;&lt;wsp:rsid wsp:val=&quot;008523FF&quot;/&gt;&lt;wsp:rsid wsp:val=&quot;0085367F&quot;/&gt;&lt;wsp:rsid wsp:val=&quot;00857325&quot;/&gt;&lt;wsp:rsid wsp:val=&quot;00873B2A&quot;/&gt;&lt;wsp:rsid wsp:val=&quot;008B3C80&quot;/&gt;&lt;wsp:rsid wsp:val=&quot;008E6EA7&quot;/&gt;&lt;wsp:rsid wsp:val=&quot;009223FB&quot;/&gt;&lt;wsp:rsid wsp:val=&quot;00937650&quot;/&gt;&lt;wsp:rsid wsp:val=&quot;009812A2&quot;/&gt;&lt;wsp:rsid wsp:val=&quot;00986088&quot;/&gt;&lt;wsp:rsid wsp:val=&quot;00996CA5&quot;/&gt;&lt;wsp:rsid wsp:val=&quot;0099706F&quot;/&gt;&lt;wsp:rsid wsp:val=&quot;009A3C24&quot;/&gt;&lt;wsp:rsid wsp:val=&quot;009F315F&quot;/&gt;&lt;wsp:rsid wsp:val=&quot;00B15973&quot;/&gt;&lt;wsp:rsid wsp:val=&quot;00B4451B&quot;/&gt;&lt;wsp:rsid wsp:val=&quot;00B55106&quot;/&gt;&lt;wsp:rsid wsp:val=&quot;00B6011D&quot;/&gt;&lt;wsp:rsid wsp:val=&quot;00B77459&quot;/&gt;&lt;wsp:rsid wsp:val=&quot;00C01CF0&quot;/&gt;&lt;wsp:rsid wsp:val=&quot;00C14F2B&quot;/&gt;&lt;wsp:rsid wsp:val=&quot;00C32F18&quot;/&gt;&lt;wsp:rsid wsp:val=&quot;00C418FF&quot;/&gt;&lt;wsp:rsid wsp:val=&quot;00C65411&quot;/&gt;&lt;wsp:rsid wsp:val=&quot;00C7216A&quot;/&gt;&lt;wsp:rsid wsp:val=&quot;00CC47E0&quot;/&gt;&lt;wsp:rsid wsp:val=&quot;00CE6BCF&quot;/&gt;&lt;wsp:rsid wsp:val=&quot;00D32EB5&quot;/&gt;&lt;wsp:rsid wsp:val=&quot;00D75591&quot;/&gt;&lt;wsp:rsid wsp:val=&quot;00DC29FC&quot;/&gt;&lt;wsp:rsid wsp:val=&quot;00DC3A45&quot;/&gt;&lt;wsp:rsid wsp:val=&quot;00DD2672&quot;/&gt;&lt;wsp:rsid wsp:val=&quot;00DE474D&quot;/&gt;&lt;wsp:rsid wsp:val=&quot;00E272C9&quot;/&gt;&lt;wsp:rsid wsp:val=&quot;00E4050F&quot;/&gt;&lt;wsp:rsid wsp:val=&quot;00E45133&quot;/&gt;&lt;wsp:rsid wsp:val=&quot;00E61742&quot;/&gt;&lt;wsp:rsid wsp:val=&quot;00E73150&quot;/&gt;&lt;wsp:rsid wsp:val=&quot;00E777FB&quot;/&gt;&lt;wsp:rsid wsp:val=&quot;00EC0DC2&quot;/&gt;&lt;wsp:rsid wsp:val=&quot;00ED200A&quot;/&gt;&lt;wsp:rsid wsp:val=&quot;00F47153&quot;/&gt;&lt;wsp:rsid wsp:val=&quot;00F64FB3&quot;/&gt;&lt;wsp:rsid wsp:val=&quot;00FF0291&quot;/&gt;&lt;/wsp:rsids&gt;&lt;/w:docPr&gt;&lt;w:body&gt;&lt;w:p wsp:rsidR=&quot;00000000&quot; wsp:rsidRDefault=&quot;00E45133&quot;&gt;&lt;m:oMathPara&gt;&lt;m:oMath&gt;&lt;m:f&gt;&lt;m:fPr&gt;&lt;m:ctrlPr&gt;&lt;w:rPr&gt;&lt;w:rFonts w:ascii=&quot;Cambria Math&quot; w:h-ansi=&quot;Cambria Math&quot; w:cs=&quot;Times New Roman Tajik 1.0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ambria Math&quot; w:cs=&quot;Cambria Math&quot;/&gt;&lt;wx:font wx:val=&quot;Cambria Math&quot;/&gt;&lt;w:sz w:val=&quot;28&quot;/&gt;&lt;w:sz-cs w:val=&quot;28&quot;/&gt;&lt;/w:rPr&gt;&lt;m:t&gt;РєР°С‚РёРѕРЅ&lt;/m:t&gt;&lt;/m:r&gt;&lt;/m:num&gt;&lt;m:den&gt;&lt;m:r&gt;&lt;m:rPr&gt;&lt;m:sty m:val=&quot;p&quot;/&gt;&lt;/m:rPr&gt;&lt;w:rPr&gt;&lt;w:rFonts w:ascii=&quot;Cambria Math&quot; w:h-ansi=&quot;Cambria Math&quot; w:cs=&quot;Cambria Math&quot;/&gt;&lt;wx:font wx:val=&quot;Cambria Math&quot;/&gt;&lt;w:sz w:val=&quot;28&quot;/&gt;&lt;w:sz-cs w:val=&quot;28&quot;/&gt;&lt;/w:rPr&gt;&lt;m:t&gt;Р°РЅРёРѕРЅ&lt;/m:t&gt;&lt;/m:r&gt;&lt;/m:den&gt;&lt;/m:f&gt;&lt;m:r&gt;&lt;w:rPr&gt;&lt;w:rFonts w:ascii=&quot;Cambria Math&quot; w:h-ansi=&quot;Cambria Math&quot; w:cs=&quot;Times New Roman Tajik 1.0&quot;/&gt;&lt;wx:font wx:val=&quot;Cambria Math&quot;/&gt;&lt;w:i/&gt;&lt;w:sz w:val=&quot;28&quot;/&gt;&lt;w:sz-cs w:val=&quot;28&quot;/&gt;&lt;/w:rPr&gt;&lt;m:t&gt;100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" o:title="" chromakey="white"/>
          </v:shape>
        </w:pict>
      </w:r>
      <w:r w:rsidRPr="00A358C8">
        <w:rPr>
          <w:rFonts w:ascii="Times New Roman Tj" w:hAnsi="Times New Roman Tj" w:cs="Times New Roman Tajik 1.0"/>
          <w:sz w:val="28"/>
          <w:szCs w:val="28"/>
          <w:lang w:val="en-US"/>
        </w:rPr>
        <w:fldChar w:fldCharType="end"/>
      </w:r>
      <w:r w:rsidRPr="00A358C8">
        <w:rPr>
          <w:rFonts w:ascii="Times New Roman Tj" w:hAnsi="Times New Roman Tj" w:cs="Times New Roman Tajik 1.0"/>
          <w:sz w:val="28"/>
          <w:szCs w:val="28"/>
          <w:lang w:val="en-US"/>
        </w:rPr>
        <w:t xml:space="preserve">; </w:t>
      </w:r>
    </w:p>
    <w:p w:rsidR="00B50C6D" w:rsidRPr="00A358C8" w:rsidRDefault="00B50C6D" w:rsidP="00C01CF0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A358C8">
        <w:rPr>
          <w:rFonts w:ascii="Times New Roman Tj" w:hAnsi="Times New Roman Tj" w:cs="Times New Roman Tajik 1.0"/>
          <w:sz w:val="28"/>
          <w:szCs w:val="28"/>
          <w:lang w:val="en-US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Q</w:t>
      </w:r>
      <w:r w:rsidRPr="00A358C8">
        <w:rPr>
          <w:rFonts w:ascii="Times New Roman Tj" w:hAnsi="Times New Roman Tj" w:cs="Times New Roman Tajik 1.0"/>
          <w:sz w:val="28"/>
          <w:szCs w:val="28"/>
          <w:lang w:val="en-US"/>
        </w:rPr>
        <w:t>=</w:t>
      </w:r>
      <w:r w:rsidRPr="0029230C">
        <w:rPr>
          <w:rFonts w:ascii="Times New Roman Tj" w:hAnsi="Times New Roman Tj" w:cs="Times New Roman Tajik 1.0"/>
          <w:sz w:val="28"/>
          <w:szCs w:val="28"/>
        </w:rPr>
        <w:t>К</w:t>
      </w:r>
      <w:r w:rsidRPr="00A358C8">
        <w:rPr>
          <w:rFonts w:ascii="Times New Roman Tj" w:hAnsi="Times New Roman Tj" w:cs="Times New Roman Tajik 1.0"/>
          <w:sz w:val="28"/>
          <w:szCs w:val="28"/>
          <w:lang w:val="en-US"/>
        </w:rPr>
        <w:t>.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F</w:t>
      </w:r>
      <w:r w:rsidRPr="00A358C8">
        <w:rPr>
          <w:rFonts w:ascii="Times New Roman Tj" w:hAnsi="Times New Roman Tj" w:cs="Times New Roman Tajik 1.0"/>
          <w:sz w:val="28"/>
          <w:szCs w:val="28"/>
          <w:lang w:val="en-US"/>
        </w:rPr>
        <w:t>/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J</w:t>
      </w:r>
      <w:r w:rsidRPr="00A358C8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B50C6D" w:rsidRPr="00A358C8" w:rsidRDefault="00B50C6D" w:rsidP="00C01CF0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A358C8">
        <w:rPr>
          <w:rFonts w:ascii="Times New Roman Tj" w:hAnsi="Times New Roman Tj" w:cs="Times New Roman Tajik 1.0"/>
          <w:sz w:val="28"/>
          <w:szCs w:val="28"/>
          <w:lang w:val="en-US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S</w:t>
      </w:r>
      <w:r w:rsidRPr="00A358C8">
        <w:rPr>
          <w:rFonts w:ascii="Times New Roman Tj" w:hAnsi="Times New Roman Tj" w:cs="Times New Roman Tajik 1.0"/>
          <w:sz w:val="28"/>
          <w:szCs w:val="28"/>
          <w:lang w:val="en-US"/>
        </w:rPr>
        <w:t xml:space="preserve">= 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m</w:t>
      </w:r>
      <w:r w:rsidRPr="00A358C8">
        <w:rPr>
          <w:rFonts w:ascii="Times New Roman Tj" w:hAnsi="Times New Roman Tj" w:cs="Times New Roman Tajik 1.0"/>
          <w:sz w:val="28"/>
          <w:szCs w:val="28"/>
          <w:lang w:val="en-US"/>
        </w:rPr>
        <w:t>/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v</w:t>
      </w:r>
      <w:r w:rsidRPr="00A358C8">
        <w:rPr>
          <w:rFonts w:ascii="Times New Roman Tj" w:hAnsi="Times New Roman Tj" w:cs="Times New Roman Tajik 1.0"/>
          <w:sz w:val="28"/>
          <w:szCs w:val="28"/>
          <w:lang w:val="en-US"/>
        </w:rPr>
        <w:t xml:space="preserve">; </w:t>
      </w:r>
    </w:p>
    <w:p w:rsidR="00B50C6D" w:rsidRPr="00A358C8" w:rsidRDefault="00B50C6D" w:rsidP="00C01CF0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A358C8">
        <w:rPr>
          <w:rFonts w:ascii="Times New Roman Tj" w:hAnsi="Times New Roman Tj" w:cs="Times New Roman Tajik 1.0"/>
          <w:sz w:val="28"/>
          <w:szCs w:val="28"/>
          <w:lang w:val="en-US"/>
        </w:rPr>
        <w:t>$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A358C8">
        <w:rPr>
          <w:rFonts w:ascii="Times New Roman Tj" w:hAnsi="Times New Roman Tj" w:cs="Times New Roman Tajik 1.0"/>
          <w:sz w:val="28"/>
          <w:szCs w:val="28"/>
          <w:lang w:val="en-US"/>
        </w:rPr>
        <w:t xml:space="preserve">) 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V</w:t>
      </w:r>
      <w:r w:rsidRPr="0029230C">
        <w:rPr>
          <w:rFonts w:ascii="Times New Roman Tj" w:hAnsi="Times New Roman Tj" w:cs="Times New Roman Tajik 1.0"/>
          <w:sz w:val="28"/>
          <w:szCs w:val="28"/>
        </w:rPr>
        <w:t>ис</w:t>
      </w:r>
      <w:r w:rsidRPr="00A358C8">
        <w:rPr>
          <w:rFonts w:ascii="Times New Roman Tj" w:hAnsi="Times New Roman Tj" w:cs="Times New Roman Tajik 1.0"/>
          <w:sz w:val="28"/>
          <w:szCs w:val="28"/>
          <w:lang w:val="en-US"/>
        </w:rPr>
        <w:t>=</w:t>
      </w:r>
      <w:r w:rsidRPr="0029230C">
        <w:rPr>
          <w:rFonts w:ascii="Times New Roman Tj" w:hAnsi="Times New Roman Tj" w:cs="Times New Roman Tajik 1.0"/>
          <w:sz w:val="28"/>
          <w:szCs w:val="28"/>
        </w:rPr>
        <w:t>Ос</w:t>
      </w:r>
      <w:r w:rsidRPr="00A358C8">
        <w:rPr>
          <w:rFonts w:ascii="Times New Roman Tj" w:hAnsi="Times New Roman Tj" w:cs="Times New Roman Tajik 1.0"/>
          <w:sz w:val="28"/>
          <w:szCs w:val="28"/>
          <w:lang w:val="en-US"/>
        </w:rPr>
        <w:t>-</w:t>
      </w:r>
      <w:r w:rsidRPr="0029230C">
        <w:rPr>
          <w:rFonts w:ascii="Times New Roman Tj" w:hAnsi="Times New Roman Tj" w:cs="Times New Roman Tajik 1.0"/>
          <w:sz w:val="28"/>
          <w:szCs w:val="28"/>
        </w:rPr>
        <w:t>С</w:t>
      </w:r>
      <w:r w:rsidRPr="00A358C8">
        <w:rPr>
          <w:rFonts w:ascii="Times New Roman Tj" w:hAnsi="Times New Roman Tj" w:cs="Times New Roman Tajik 1.0"/>
          <w:sz w:val="28"/>
          <w:szCs w:val="28"/>
          <w:lang w:val="en-US"/>
        </w:rPr>
        <w:t xml:space="preserve">.; </w:t>
      </w:r>
    </w:p>
    <w:p w:rsidR="00B50C6D" w:rsidRPr="00A358C8" w:rsidRDefault="00B50C6D" w:rsidP="00C01CF0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A358C8">
        <w:rPr>
          <w:rFonts w:ascii="Times New Roman Tj" w:hAnsi="Times New Roman Tj" w:cs="Times New Roman Tajik 1.0"/>
          <w:sz w:val="28"/>
          <w:szCs w:val="28"/>
          <w:lang w:val="en-US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Q</w:t>
      </w:r>
      <w:r w:rsidRPr="00A358C8">
        <w:rPr>
          <w:rFonts w:ascii="Times New Roman Tj" w:hAnsi="Times New Roman Tj" w:cs="Times New Roman Tajik 1.0"/>
          <w:sz w:val="28"/>
          <w:szCs w:val="28"/>
          <w:lang w:val="en-US"/>
        </w:rPr>
        <w:t>=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I</w:t>
      </w:r>
      <w:r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A358C8">
        <w:rPr>
          <w:rFonts w:ascii="Times New Roman Tj" w:hAnsi="Times New Roman Tj" w:cs="Times New Roman Tajik 1.0"/>
          <w:sz w:val="28"/>
          <w:szCs w:val="28"/>
          <w:lang w:val="en-US"/>
        </w:rPr>
        <w:t>(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t</w:t>
      </w:r>
      <w:r w:rsidRPr="00A358C8">
        <w:rPr>
          <w:rFonts w:ascii="Times New Roman Tj" w:hAnsi="Times New Roman Tj" w:cs="Times New Roman Tajik 1.0"/>
          <w:sz w:val="28"/>
          <w:szCs w:val="28"/>
          <w:lang w:val="en-US"/>
        </w:rPr>
        <w:t>);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@40. 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Радиуси чоњ 0.5 мм-ро ташкил медињад, диаметри чоњ ба чанд баробар аст?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0.1мм;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0.25мм;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1.0мм;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$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) 0,05мм;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0,2мм;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@41. 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Миќдори обе, ки дар воњиди ваќт аз чоњ мебарояд ва ё кашида гирифта мешавад, чи ном дорад?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Полоиш;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Дебит;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>Сарфашавї;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Њаљм;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Буѓшавї;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@42. 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Барои бањо додан ба ифлосшавии органикии об аз чи истифода мебаранд?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Радиомер;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>Бактеромер;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Колититр;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$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) Одонометр;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Радиозомер;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@43. 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Ќисми асосии таркиби равандњои карстиро кадом намуди суффозия ташкил медињад?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Кимиёвї;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>Механикї;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Физикавї;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$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29230C">
        <w:rPr>
          <w:rFonts w:ascii="Times New Roman Tj" w:hAnsi="Times New Roman Tj" w:cs="Times New Roman Tajik 1.0"/>
          <w:sz w:val="28"/>
          <w:szCs w:val="28"/>
        </w:rPr>
        <w:t>) Гидравликї;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Термикї;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@44. 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Зуњуроте, ки дар он ба самти поён љойивазкунии (кучиши) тудаи љинсњои гилин ва дигар љинсњои болои он хобида ба амал меояд чи ном мегирад?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Сангрезиш;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Суффозия;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>Наледи;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29230C">
        <w:rPr>
          <w:rFonts w:ascii="Times New Roman Tj" w:hAnsi="Times New Roman Tj" w:cs="Times New Roman Tajik 1.0"/>
          <w:sz w:val="28"/>
          <w:szCs w:val="28"/>
        </w:rPr>
        <w:t>Ярч;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 </w:t>
      </w: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Сел;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@45. 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Обњои озоде, ки дар зонаи аэратсия инкишоф ёфтаанд, чи ном доранд?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Грунтї;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Артезианї;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Карстї;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$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) Болооб (верховодка);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Тарќишї;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@46.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Чашмањои гарми фавворазананда, ки дар ноњияњои вулќонњои навамалкарда дида мешаванд чи ном доранд?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Таликњо;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Гейзерњо;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Гидролакколитњо;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$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) Наледњо;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Сифонњо;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@47. </w:t>
      </w:r>
    </w:p>
    <w:p w:rsidR="00B50C6D" w:rsidRPr="0029230C" w:rsidRDefault="00B50C6D" w:rsidP="00F64FB3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>Њолатњои обро дар табиат номбар кунед?</w:t>
      </w:r>
    </w:p>
    <w:p w:rsidR="00B50C6D" w:rsidRPr="0029230C" w:rsidRDefault="00B50C6D" w:rsidP="00F64FB3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29230C">
        <w:rPr>
          <w:rFonts w:ascii="Times New Roman Tj" w:hAnsi="Times New Roman Tj"/>
          <w:sz w:val="28"/>
          <w:szCs w:val="28"/>
        </w:rPr>
        <w:t xml:space="preserve"> Моеъ, хунук сард; </w:t>
      </w:r>
    </w:p>
    <w:p w:rsidR="00B50C6D" w:rsidRPr="0029230C" w:rsidRDefault="00B50C6D" w:rsidP="00F64FB3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29230C">
        <w:rPr>
          <w:rFonts w:ascii="Times New Roman Tj" w:hAnsi="Times New Roman Tj"/>
          <w:sz w:val="28"/>
          <w:szCs w:val="28"/>
        </w:rPr>
        <w:t xml:space="preserve">Буѓ, моеъ, сахт; </w:t>
      </w:r>
    </w:p>
    <w:p w:rsidR="00B50C6D" w:rsidRPr="0029230C" w:rsidRDefault="00B50C6D" w:rsidP="00F64FB3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29230C">
        <w:rPr>
          <w:rFonts w:ascii="Times New Roman Tj" w:hAnsi="Times New Roman Tj"/>
          <w:sz w:val="28"/>
          <w:szCs w:val="28"/>
        </w:rPr>
        <w:t xml:space="preserve">Гарм, сахт, хунук; </w:t>
      </w:r>
    </w:p>
    <w:p w:rsidR="00B50C6D" w:rsidRPr="0029230C" w:rsidRDefault="00B50C6D" w:rsidP="00F64FB3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>$</w:t>
      </w:r>
      <w:r w:rsidRPr="0029230C">
        <w:rPr>
          <w:rFonts w:ascii="Times New Roman Tj" w:hAnsi="Times New Roman Tj"/>
          <w:sz w:val="28"/>
          <w:szCs w:val="28"/>
          <w:lang w:val="en-US"/>
        </w:rPr>
        <w:t>D</w:t>
      </w:r>
      <w:r w:rsidRPr="0029230C">
        <w:rPr>
          <w:rFonts w:ascii="Times New Roman Tj" w:hAnsi="Times New Roman Tj"/>
          <w:sz w:val="28"/>
          <w:szCs w:val="28"/>
        </w:rPr>
        <w:t xml:space="preserve">) Сард, гарм, нарм; </w:t>
      </w:r>
    </w:p>
    <w:p w:rsidR="00B50C6D" w:rsidRPr="0029230C" w:rsidRDefault="00B50C6D" w:rsidP="00F64FB3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29230C">
        <w:rPr>
          <w:rFonts w:ascii="Times New Roman Tj" w:hAnsi="Times New Roman Tj"/>
          <w:sz w:val="28"/>
          <w:szCs w:val="28"/>
        </w:rPr>
        <w:t>Шафоф, хира, тира;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@48. 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Раванди вайроншавї ва таѓийрёбии таркиби љинсњои куњї, ки тањти таъсири омилњо (агентњо)-и атмосферї ба вуљуд меоянд чм ном бурда мешавд?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Њалшавандагї;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Бодхурдашавї;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Тањшонї;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$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) Тарќишнокї;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Фурунишинї;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@49. 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Ќонуни асосии полоиш (филтратсия) кадом сол ва аз тарафи ки пешнињод ва кашф карда шудааст?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1886-Саваренский Ф.П.;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1868-Жуковский Н.Е.;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1856-Дарси А.;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$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29230C">
        <w:rPr>
          <w:rFonts w:ascii="Times New Roman Tj" w:hAnsi="Times New Roman Tj" w:cs="Times New Roman Tajik 1.0"/>
          <w:sz w:val="28"/>
          <w:szCs w:val="28"/>
        </w:rPr>
        <w:t>) 1906-Павловский Н.Н.;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 </w:t>
      </w: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1876-Фолгер О.;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@50. 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Таѓийрёбии сатњ, таркиб ва њарорати обњои зеризаминї дар муддати ваќт чи ном бурда мешавад?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Таркиби обњои зеризаминї;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Рељаи обњои зеризаминї;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>Њалшавии обњои зеризаминї;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Тањшоншавии обњои зеризаминї;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Полоиши обњои зеризаминї;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@51. </w:t>
      </w:r>
    </w:p>
    <w:p w:rsidR="00B50C6D" w:rsidRPr="0029230C" w:rsidRDefault="00B50C6D" w:rsidP="00C01CF0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Формулаи коэффитсиенти ковокиро нишон дињед?</w:t>
      </w:r>
    </w:p>
    <w:p w:rsidR="00B50C6D" w:rsidRPr="00A358C8" w:rsidRDefault="00B50C6D" w:rsidP="00C01CF0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A358C8">
        <w:rPr>
          <w:rFonts w:ascii="Times New Roman Tj" w:hAnsi="Times New Roman Tj" w:cs="Times New Roman Tajik 1.0"/>
          <w:sz w:val="28"/>
          <w:szCs w:val="28"/>
          <w:lang w:val="en-US"/>
        </w:rPr>
        <w:t>$</w:t>
      </w:r>
      <w:r>
        <w:rPr>
          <w:rFonts w:ascii="Times New Roman Tj" w:hAnsi="Times New Roman Tj" w:cs="Times New Roman Tajik 1.0"/>
          <w:sz w:val="28"/>
          <w:szCs w:val="28"/>
          <w:lang w:val="en-US"/>
        </w:rPr>
        <w:t>A</w:t>
      </w:r>
      <w:r w:rsidRPr="00A358C8">
        <w:rPr>
          <w:rFonts w:ascii="Times New Roman Tj" w:hAnsi="Times New Roman Tj" w:cs="Times New Roman Tajik 1.0"/>
          <w:sz w:val="28"/>
          <w:szCs w:val="28"/>
          <w:lang w:val="en-US"/>
        </w:rPr>
        <w:t xml:space="preserve">)  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S</w:t>
      </w:r>
      <w:r w:rsidRPr="00A358C8">
        <w:rPr>
          <w:rFonts w:ascii="Times New Roman Tj" w:hAnsi="Times New Roman Tj" w:cs="Times New Roman Tajik 1.0"/>
          <w:sz w:val="28"/>
          <w:szCs w:val="28"/>
          <w:lang w:val="en-US"/>
        </w:rPr>
        <w:t>=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m</w:t>
      </w:r>
      <w:r w:rsidRPr="00A358C8">
        <w:rPr>
          <w:rFonts w:ascii="Times New Roman Tj" w:hAnsi="Times New Roman Tj" w:cs="Times New Roman Tajik 1.0"/>
          <w:sz w:val="28"/>
          <w:szCs w:val="28"/>
          <w:lang w:val="en-US"/>
        </w:rPr>
        <w:t>.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v</w:t>
      </w:r>
      <w:r w:rsidRPr="00A358C8">
        <w:rPr>
          <w:rFonts w:ascii="Times New Roman Tj" w:hAnsi="Times New Roman Tj" w:cs="Times New Roman Tajik 1.0"/>
          <w:sz w:val="28"/>
          <w:szCs w:val="28"/>
          <w:lang w:val="en-US"/>
        </w:rPr>
        <w:t xml:space="preserve">; </w:t>
      </w:r>
    </w:p>
    <w:p w:rsidR="00B50C6D" w:rsidRPr="00A358C8" w:rsidRDefault="00B50C6D" w:rsidP="00C01CF0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>
        <w:rPr>
          <w:rFonts w:ascii="Times New Roman Tj" w:hAnsi="Times New Roman Tj" w:cs="Times New Roman Tajik 1.0"/>
          <w:sz w:val="28"/>
          <w:szCs w:val="28"/>
          <w:lang w:val="en-US"/>
        </w:rPr>
        <w:t>$B</w:t>
      </w:r>
      <w:r w:rsidRPr="00A358C8">
        <w:rPr>
          <w:rFonts w:ascii="Times New Roman Tj" w:hAnsi="Times New Roman Tj" w:cs="Times New Roman Tajik 1.0"/>
          <w:sz w:val="28"/>
          <w:szCs w:val="28"/>
          <w:lang w:val="en-US"/>
        </w:rPr>
        <w:t xml:space="preserve">) </w:t>
      </w:r>
      <w:r w:rsidRPr="0029230C">
        <w:rPr>
          <w:rFonts w:ascii="Times New Roman Tj" w:hAnsi="Times New Roman Tj" w:cs="Times New Roman Tajik 1.0"/>
          <w:sz w:val="28"/>
          <w:szCs w:val="28"/>
        </w:rPr>
        <w:t>Р</w:t>
      </w:r>
      <w:r w:rsidRPr="00A358C8">
        <w:rPr>
          <w:rFonts w:ascii="Times New Roman Tj" w:hAnsi="Times New Roman Tj" w:cs="Times New Roman Tajik 1.0"/>
          <w:sz w:val="28"/>
          <w:szCs w:val="28"/>
          <w:lang w:val="en-US"/>
        </w:rPr>
        <w:t>=</w:t>
      </w:r>
      <w:r w:rsidRPr="00A358C8">
        <w:rPr>
          <w:rFonts w:ascii="Times New Roman Tj" w:hAnsi="Times New Roman Tj" w:cs="Times New Roman Tajik 1.0"/>
          <w:sz w:val="28"/>
          <w:szCs w:val="28"/>
          <w:lang w:val="en-US"/>
        </w:rPr>
        <w:fldChar w:fldCharType="begin"/>
      </w:r>
      <w:r w:rsidRPr="00A358C8">
        <w:rPr>
          <w:rFonts w:ascii="Times New Roman Tj" w:hAnsi="Times New Roman Tj" w:cs="Times New Roman Tajik 1.0"/>
          <w:sz w:val="28"/>
          <w:szCs w:val="28"/>
          <w:lang w:val="en-US"/>
        </w:rPr>
        <w:instrText xml:space="preserve"> QUOTE </w:instrText>
      </w:r>
      <w:r>
        <w:pict>
          <v:shape id="_x0000_i1029" type="#_x0000_t75" style="width:19.5pt;height:25.5pt" equationxml="&lt;?xml version=&quot;1.0&quot; encoding=&quot;UTF-8&quot; standalone=&quot;yes&quot;?&gt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lt;?mso-application progid=&quot;Word.Document&quot;?&gt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1&quot;/&gt;&lt;w:doNotEmbedSystemFonts/&gt;&lt;w:hideSpellingError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17373&quot;/&gt;&lt;wsp:rsid wsp:val=&quot;000042BC&quot;/&gt;&lt;wsp:rsid wsp:val=&quot;000217FB&quot;/&gt;&lt;wsp:rsid wsp:val=&quot;00034945&quot;/&gt;&lt;wsp:rsid wsp:val=&quot;000573CB&quot;/&gt;&lt;wsp:rsid wsp:val=&quot;0006629E&quot;/&gt;&lt;wsp:rsid wsp:val=&quot;00066B69&quot;/&gt;&lt;wsp:rsid wsp:val=&quot;00087C7C&quot;/&gt;&lt;wsp:rsid wsp:val=&quot;000A23EF&quot;/&gt;&lt;wsp:rsid wsp:val=&quot;000A5631&quot;/&gt;&lt;wsp:rsid wsp:val=&quot;000A56A8&quot;/&gt;&lt;wsp:rsid wsp:val=&quot;0012417E&quot;/&gt;&lt;wsp:rsid wsp:val=&quot;00142572&quot;/&gt;&lt;wsp:rsid wsp:val=&quot;00162593&quot;/&gt;&lt;wsp:rsid wsp:val=&quot;001D2D39&quot;/&gt;&lt;wsp:rsid wsp:val=&quot;00205B04&quot;/&gt;&lt;wsp:rsid wsp:val=&quot;00213A36&quot;/&gt;&lt;wsp:rsid wsp:val=&quot;002C66D7&quot;/&gt;&lt;wsp:rsid wsp:val=&quot;002D47B6&quot;/&gt;&lt;wsp:rsid wsp:val=&quot;00323D0B&quot;/&gt;&lt;wsp:rsid wsp:val=&quot;00327F0F&quot;/&gt;&lt;wsp:rsid wsp:val=&quot;00346727&quot;/&gt;&lt;wsp:rsid wsp:val=&quot;00367ACE&quot;/&gt;&lt;wsp:rsid wsp:val=&quot;003A0E66&quot;/&gt;&lt;wsp:rsid wsp:val=&quot;003B4746&quot;/&gt;&lt;wsp:rsid wsp:val=&quot;003B65D7&quot;/&gt;&lt;wsp:rsid wsp:val=&quot;003D2789&quot;/&gt;&lt;wsp:rsid wsp:val=&quot;003D7283&quot;/&gt;&lt;wsp:rsid wsp:val=&quot;003E3933&quot;/&gt;&lt;wsp:rsid wsp:val=&quot;003F4656&quot;/&gt;&lt;wsp:rsid wsp:val=&quot;003F5311&quot;/&gt;&lt;wsp:rsid wsp:val=&quot;00422B9B&quot;/&gt;&lt;wsp:rsid wsp:val=&quot;00431A20&quot;/&gt;&lt;wsp:rsid wsp:val=&quot;00431BAF&quot;/&gt;&lt;wsp:rsid wsp:val=&quot;00461C08&quot;/&gt;&lt;wsp:rsid wsp:val=&quot;004F6B37&quot;/&gt;&lt;wsp:rsid wsp:val=&quot;00517373&quot;/&gt;&lt;wsp:rsid wsp:val=&quot;00562F33&quot;/&gt;&lt;wsp:rsid wsp:val=&quot;00565E16&quot;/&gt;&lt;wsp:rsid wsp:val=&quot;00566C75&quot;/&gt;&lt;wsp:rsid wsp:val=&quot;005D72B3&quot;/&gt;&lt;wsp:rsid wsp:val=&quot;005E6DB7&quot;/&gt;&lt;wsp:rsid wsp:val=&quot;005F11CC&quot;/&gt;&lt;wsp:rsid wsp:val=&quot;00616A6D&quot;/&gt;&lt;wsp:rsid wsp:val=&quot;00657838&quot;/&gt;&lt;wsp:rsid wsp:val=&quot;00691A0A&quot;/&gt;&lt;wsp:rsid wsp:val=&quot;00697758&quot;/&gt;&lt;wsp:rsid wsp:val=&quot;007104DF&quot;/&gt;&lt;wsp:rsid wsp:val=&quot;007156EC&quot;/&gt;&lt;wsp:rsid wsp:val=&quot;00727973&quot;/&gt;&lt;wsp:rsid wsp:val=&quot;00747312&quot;/&gt;&lt;wsp:rsid wsp:val=&quot;00781591&quot;/&gt;&lt;wsp:rsid wsp:val=&quot;00803BAF&quot;/&gt;&lt;wsp:rsid wsp:val=&quot;008046C5&quot;/&gt;&lt;wsp:rsid wsp:val=&quot;00807F2D&quot;/&gt;&lt;wsp:rsid wsp:val=&quot;008523FF&quot;/&gt;&lt;wsp:rsid wsp:val=&quot;0085367F&quot;/&gt;&lt;wsp:rsid wsp:val=&quot;00857325&quot;/&gt;&lt;wsp:rsid wsp:val=&quot;00873B2A&quot;/&gt;&lt;wsp:rsid wsp:val=&quot;008B3C80&quot;/&gt;&lt;wsp:rsid wsp:val=&quot;008E6EA7&quot;/&gt;&lt;wsp:rsid wsp:val=&quot;009223FB&quot;/&gt;&lt;wsp:rsid wsp:val=&quot;00937650&quot;/&gt;&lt;wsp:rsid wsp:val=&quot;009812A2&quot;/&gt;&lt;wsp:rsid wsp:val=&quot;00986088&quot;/&gt;&lt;wsp:rsid wsp:val=&quot;00996CA5&quot;/&gt;&lt;wsp:rsid wsp:val=&quot;0099706F&quot;/&gt;&lt;wsp:rsid wsp:val=&quot;009A3C24&quot;/&gt;&lt;wsp:rsid wsp:val=&quot;009F315F&quot;/&gt;&lt;wsp:rsid wsp:val=&quot;00B15973&quot;/&gt;&lt;wsp:rsid wsp:val=&quot;00B4451B&quot;/&gt;&lt;wsp:rsid wsp:val=&quot;00B55106&quot;/&gt;&lt;wsp:rsid wsp:val=&quot;00B6011D&quot;/&gt;&lt;wsp:rsid wsp:val=&quot;00B77459&quot;/&gt;&lt;wsp:rsid wsp:val=&quot;00C01CF0&quot;/&gt;&lt;wsp:rsid wsp:val=&quot;00C14F2B&quot;/&gt;&lt;wsp:rsid wsp:val=&quot;00C32F18&quot;/&gt;&lt;wsp:rsid wsp:val=&quot;00C418FF&quot;/&gt;&lt;wsp:rsid wsp:val=&quot;00C65411&quot;/&gt;&lt;wsp:rsid wsp:val=&quot;00C7216A&quot;/&gt;&lt;wsp:rsid wsp:val=&quot;00CC47E0&quot;/&gt;&lt;wsp:rsid wsp:val=&quot;00CE6BCF&quot;/&gt;&lt;wsp:rsid wsp:val=&quot;00D32EB5&quot;/&gt;&lt;wsp:rsid wsp:val=&quot;00D75591&quot;/&gt;&lt;wsp:rsid wsp:val=&quot;00DC29FC&quot;/&gt;&lt;wsp:rsid wsp:val=&quot;00DC3A45&quot;/&gt;&lt;wsp:rsid wsp:val=&quot;00DD2672&quot;/&gt;&lt;wsp:rsid wsp:val=&quot;00DE474D&quot;/&gt;&lt;wsp:rsid wsp:val=&quot;00E272C9&quot;/&gt;&lt;wsp:rsid wsp:val=&quot;00E4050F&quot;/&gt;&lt;wsp:rsid wsp:val=&quot;00E61742&quot;/&gt;&lt;wsp:rsid wsp:val=&quot;00E73150&quot;/&gt;&lt;wsp:rsid wsp:val=&quot;00E777FB&quot;/&gt;&lt;wsp:rsid wsp:val=&quot;00EC0DC2&quot;/&gt;&lt;wsp:rsid wsp:val=&quot;00ED200A&quot;/&gt;&lt;wsp:rsid wsp:val=&quot;00F47153&quot;/&gt;&lt;wsp:rsid wsp:val=&quot;00F64FB3&quot;/&gt;&lt;wsp:rsid wsp:val=&quot;00FF0291&quot;/&gt;&lt;/wsp:rsids&gt;&lt;/w:docPr&gt;&lt;w:body&gt;&lt;w:p wsp:rsidR=&quot;00000000&quot; wsp:rsidRDefault=&quot;00323D0B&quot;&gt;&lt;m:oMathPara&gt;&lt;m:oMath&gt;&lt;m:f&gt;&lt;m:fPr&gt;&lt;m:ctrlPr&gt;&lt;w:rPr&gt;&lt;w:rFonts w:ascii=&quot;Cambria Math&quot; w:h-ansi=&quot;Cambria Math&quot; w:cs=&quot;Times New Roman Tajik 1.0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ambria Math&quot; w:cs=&quot;Cambria Math&quot;/&gt;&lt;wx:font wx:val=&quot;Cambria Math&quot;/&gt;&lt;w:sz w:val=&quot;28&quot;/&gt;&lt;w:sz-cs w:val=&quot;28&quot;/&gt;&lt;/w:rPr&gt;&lt;m:t&gt;Vp&lt;/m:t&gt;&lt;/m:r&gt;&lt;/m:num&gt;&lt;m:den&gt;&lt;m:r&gt;&lt;m:rPr&gt;&lt;m:sty m:val=&quot;p&quot;/&gt;&lt;/m:rPr&gt;&lt;w:rPr&gt;&lt;w:rFonts w:ascii=&quot;Cambria Math&quot; w:h-ansi=&quot;Cambria Math&quot; w:cs=&quot;Cambria Math&quot;/&gt;&lt;wx:font wx:val=&quot;Cambria Math&quot;/&gt;&lt;w:sz w:val=&quot;28&quot;/&gt;&lt;w:sz-cs w:val=&quot;28&quot;/&gt;&lt;/w:rPr&gt;&lt;m:t&gt;V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" o:title="" chromakey="white"/>
          </v:shape>
        </w:pict>
      </w:r>
      <w:r w:rsidRPr="00A358C8">
        <w:rPr>
          <w:rFonts w:ascii="Times New Roman Tj" w:hAnsi="Times New Roman Tj" w:cs="Times New Roman Tajik 1.0"/>
          <w:sz w:val="28"/>
          <w:szCs w:val="28"/>
          <w:lang w:val="en-US"/>
        </w:rPr>
        <w:instrText xml:space="preserve"> </w:instrText>
      </w:r>
      <w:r w:rsidRPr="00A358C8">
        <w:rPr>
          <w:rFonts w:ascii="Times New Roman Tj" w:hAnsi="Times New Roman Tj" w:cs="Times New Roman Tajik 1.0"/>
          <w:sz w:val="28"/>
          <w:szCs w:val="28"/>
          <w:lang w:val="en-US"/>
        </w:rPr>
        <w:fldChar w:fldCharType="separate"/>
      </w:r>
      <w:r>
        <w:pict>
          <v:shape id="_x0000_i1030" type="#_x0000_t75" style="width:19.5pt;height:25.5pt" equationxml="&lt;?xml version=&quot;1.0&quot; encoding=&quot;UTF-8&quot; standalone=&quot;yes&quot;?&gt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lt;?mso-application progid=&quot;Word.Document&quot;?&gt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1&quot;/&gt;&lt;w:doNotEmbedSystemFonts/&gt;&lt;w:hideSpellingError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17373&quot;/&gt;&lt;wsp:rsid wsp:val=&quot;000042BC&quot;/&gt;&lt;wsp:rsid wsp:val=&quot;000217FB&quot;/&gt;&lt;wsp:rsid wsp:val=&quot;00034945&quot;/&gt;&lt;wsp:rsid wsp:val=&quot;000573CB&quot;/&gt;&lt;wsp:rsid wsp:val=&quot;0006629E&quot;/&gt;&lt;wsp:rsid wsp:val=&quot;00066B69&quot;/&gt;&lt;wsp:rsid wsp:val=&quot;00087C7C&quot;/&gt;&lt;wsp:rsid wsp:val=&quot;000A23EF&quot;/&gt;&lt;wsp:rsid wsp:val=&quot;000A5631&quot;/&gt;&lt;wsp:rsid wsp:val=&quot;000A56A8&quot;/&gt;&lt;wsp:rsid wsp:val=&quot;0012417E&quot;/&gt;&lt;wsp:rsid wsp:val=&quot;00142572&quot;/&gt;&lt;wsp:rsid wsp:val=&quot;00162593&quot;/&gt;&lt;wsp:rsid wsp:val=&quot;001D2D39&quot;/&gt;&lt;wsp:rsid wsp:val=&quot;00205B04&quot;/&gt;&lt;wsp:rsid wsp:val=&quot;00213A36&quot;/&gt;&lt;wsp:rsid wsp:val=&quot;002C66D7&quot;/&gt;&lt;wsp:rsid wsp:val=&quot;002D47B6&quot;/&gt;&lt;wsp:rsid wsp:val=&quot;00323D0B&quot;/&gt;&lt;wsp:rsid wsp:val=&quot;00327F0F&quot;/&gt;&lt;wsp:rsid wsp:val=&quot;00346727&quot;/&gt;&lt;wsp:rsid wsp:val=&quot;00367ACE&quot;/&gt;&lt;wsp:rsid wsp:val=&quot;003A0E66&quot;/&gt;&lt;wsp:rsid wsp:val=&quot;003B4746&quot;/&gt;&lt;wsp:rsid wsp:val=&quot;003B65D7&quot;/&gt;&lt;wsp:rsid wsp:val=&quot;003D2789&quot;/&gt;&lt;wsp:rsid wsp:val=&quot;003D7283&quot;/&gt;&lt;wsp:rsid wsp:val=&quot;003E3933&quot;/&gt;&lt;wsp:rsid wsp:val=&quot;003F4656&quot;/&gt;&lt;wsp:rsid wsp:val=&quot;003F5311&quot;/&gt;&lt;wsp:rsid wsp:val=&quot;00422B9B&quot;/&gt;&lt;wsp:rsid wsp:val=&quot;00431A20&quot;/&gt;&lt;wsp:rsid wsp:val=&quot;00431BAF&quot;/&gt;&lt;wsp:rsid wsp:val=&quot;00461C08&quot;/&gt;&lt;wsp:rsid wsp:val=&quot;004F6B37&quot;/&gt;&lt;wsp:rsid wsp:val=&quot;00517373&quot;/&gt;&lt;wsp:rsid wsp:val=&quot;00562F33&quot;/&gt;&lt;wsp:rsid wsp:val=&quot;00565E16&quot;/&gt;&lt;wsp:rsid wsp:val=&quot;00566C75&quot;/&gt;&lt;wsp:rsid wsp:val=&quot;005D72B3&quot;/&gt;&lt;wsp:rsid wsp:val=&quot;005E6DB7&quot;/&gt;&lt;wsp:rsid wsp:val=&quot;005F11CC&quot;/&gt;&lt;wsp:rsid wsp:val=&quot;00616A6D&quot;/&gt;&lt;wsp:rsid wsp:val=&quot;00657838&quot;/&gt;&lt;wsp:rsid wsp:val=&quot;00691A0A&quot;/&gt;&lt;wsp:rsid wsp:val=&quot;00697758&quot;/&gt;&lt;wsp:rsid wsp:val=&quot;007104DF&quot;/&gt;&lt;wsp:rsid wsp:val=&quot;007156EC&quot;/&gt;&lt;wsp:rsid wsp:val=&quot;00727973&quot;/&gt;&lt;wsp:rsid wsp:val=&quot;00747312&quot;/&gt;&lt;wsp:rsid wsp:val=&quot;00781591&quot;/&gt;&lt;wsp:rsid wsp:val=&quot;00803BAF&quot;/&gt;&lt;wsp:rsid wsp:val=&quot;008046C5&quot;/&gt;&lt;wsp:rsid wsp:val=&quot;00807F2D&quot;/&gt;&lt;wsp:rsid wsp:val=&quot;008523FF&quot;/&gt;&lt;wsp:rsid wsp:val=&quot;0085367F&quot;/&gt;&lt;wsp:rsid wsp:val=&quot;00857325&quot;/&gt;&lt;wsp:rsid wsp:val=&quot;00873B2A&quot;/&gt;&lt;wsp:rsid wsp:val=&quot;008B3C80&quot;/&gt;&lt;wsp:rsid wsp:val=&quot;008E6EA7&quot;/&gt;&lt;wsp:rsid wsp:val=&quot;009223FB&quot;/&gt;&lt;wsp:rsid wsp:val=&quot;00937650&quot;/&gt;&lt;wsp:rsid wsp:val=&quot;009812A2&quot;/&gt;&lt;wsp:rsid wsp:val=&quot;00986088&quot;/&gt;&lt;wsp:rsid wsp:val=&quot;00996CA5&quot;/&gt;&lt;wsp:rsid wsp:val=&quot;0099706F&quot;/&gt;&lt;wsp:rsid wsp:val=&quot;009A3C24&quot;/&gt;&lt;wsp:rsid wsp:val=&quot;009F315F&quot;/&gt;&lt;wsp:rsid wsp:val=&quot;00B15973&quot;/&gt;&lt;wsp:rsid wsp:val=&quot;00B4451B&quot;/&gt;&lt;wsp:rsid wsp:val=&quot;00B55106&quot;/&gt;&lt;wsp:rsid wsp:val=&quot;00B6011D&quot;/&gt;&lt;wsp:rsid wsp:val=&quot;00B77459&quot;/&gt;&lt;wsp:rsid wsp:val=&quot;00C01CF0&quot;/&gt;&lt;wsp:rsid wsp:val=&quot;00C14F2B&quot;/&gt;&lt;wsp:rsid wsp:val=&quot;00C32F18&quot;/&gt;&lt;wsp:rsid wsp:val=&quot;00C418FF&quot;/&gt;&lt;wsp:rsid wsp:val=&quot;00C65411&quot;/&gt;&lt;wsp:rsid wsp:val=&quot;00C7216A&quot;/&gt;&lt;wsp:rsid wsp:val=&quot;00CC47E0&quot;/&gt;&lt;wsp:rsid wsp:val=&quot;00CE6BCF&quot;/&gt;&lt;wsp:rsid wsp:val=&quot;00D32EB5&quot;/&gt;&lt;wsp:rsid wsp:val=&quot;00D75591&quot;/&gt;&lt;wsp:rsid wsp:val=&quot;00DC29FC&quot;/&gt;&lt;wsp:rsid wsp:val=&quot;00DC3A45&quot;/&gt;&lt;wsp:rsid wsp:val=&quot;00DD2672&quot;/&gt;&lt;wsp:rsid wsp:val=&quot;00DE474D&quot;/&gt;&lt;wsp:rsid wsp:val=&quot;00E272C9&quot;/&gt;&lt;wsp:rsid wsp:val=&quot;00E4050F&quot;/&gt;&lt;wsp:rsid wsp:val=&quot;00E61742&quot;/&gt;&lt;wsp:rsid wsp:val=&quot;00E73150&quot;/&gt;&lt;wsp:rsid wsp:val=&quot;00E777FB&quot;/&gt;&lt;wsp:rsid wsp:val=&quot;00EC0DC2&quot;/&gt;&lt;wsp:rsid wsp:val=&quot;00ED200A&quot;/&gt;&lt;wsp:rsid wsp:val=&quot;00F47153&quot;/&gt;&lt;wsp:rsid wsp:val=&quot;00F64FB3&quot;/&gt;&lt;wsp:rsid wsp:val=&quot;00FF0291&quot;/&gt;&lt;/wsp:rsids&gt;&lt;/w:docPr&gt;&lt;w:body&gt;&lt;w:p wsp:rsidR=&quot;00000000&quot; wsp:rsidRDefault=&quot;00323D0B&quot;&gt;&lt;m:oMathPara&gt;&lt;m:oMath&gt;&lt;m:f&gt;&lt;m:fPr&gt;&lt;m:ctrlPr&gt;&lt;w:rPr&gt;&lt;w:rFonts w:ascii=&quot;Cambria Math&quot; w:h-ansi=&quot;Cambria Math&quot; w:cs=&quot;Times New Roman Tajik 1.0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ambria Math&quot; w:cs=&quot;Cambria Math&quot;/&gt;&lt;wx:font wx:val=&quot;Cambria Math&quot;/&gt;&lt;w:sz w:val=&quot;28&quot;/&gt;&lt;w:sz-cs w:val=&quot;28&quot;/&gt;&lt;/w:rPr&gt;&lt;m:t&gt;Vp&lt;/m:t&gt;&lt;/m:r&gt;&lt;/m:num&gt;&lt;m:den&gt;&lt;m:r&gt;&lt;m:rPr&gt;&lt;m:sty m:val=&quot;p&quot;/&gt;&lt;/m:rPr&gt;&lt;w:rPr&gt;&lt;w:rFonts w:ascii=&quot;Cambria Math&quot; w:h-ansi=&quot;Cambria Math&quot; w:cs=&quot;Cambria Math&quot;/&gt;&lt;wx:font wx:val=&quot;Cambria Math&quot;/&gt;&lt;w:sz w:val=&quot;28&quot;/&gt;&lt;w:sz-cs w:val=&quot;28&quot;/&gt;&lt;/w:rPr&gt;&lt;m:t&gt;V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" o:title="" chromakey="white"/>
          </v:shape>
        </w:pict>
      </w:r>
      <w:r w:rsidRPr="00A358C8">
        <w:rPr>
          <w:rFonts w:ascii="Times New Roman Tj" w:hAnsi="Times New Roman Tj" w:cs="Times New Roman Tajik 1.0"/>
          <w:sz w:val="28"/>
          <w:szCs w:val="28"/>
          <w:lang w:val="en-US"/>
        </w:rPr>
        <w:fldChar w:fldCharType="end"/>
      </w:r>
      <w:r w:rsidRPr="00A358C8">
        <w:rPr>
          <w:rFonts w:ascii="Times New Roman Tj" w:hAnsi="Times New Roman Tj" w:cs="Times New Roman Tajik 1.0"/>
          <w:sz w:val="28"/>
          <w:szCs w:val="28"/>
          <w:lang w:val="en-US"/>
        </w:rPr>
        <w:t xml:space="preserve">; </w:t>
      </w:r>
    </w:p>
    <w:p w:rsidR="00B50C6D" w:rsidRPr="00A358C8" w:rsidRDefault="00B50C6D" w:rsidP="00C01CF0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>
        <w:rPr>
          <w:rFonts w:ascii="Times New Roman Tj" w:hAnsi="Times New Roman Tj" w:cs="Times New Roman Tajik 1.0"/>
          <w:sz w:val="28"/>
          <w:szCs w:val="28"/>
          <w:lang w:val="en-US"/>
        </w:rPr>
        <w:t>$C</w:t>
      </w:r>
      <w:r w:rsidRPr="00A358C8">
        <w:rPr>
          <w:rFonts w:ascii="Times New Roman Tj" w:hAnsi="Times New Roman Tj" w:cs="Times New Roman Tajik 1.0"/>
          <w:sz w:val="28"/>
          <w:szCs w:val="28"/>
          <w:lang w:val="en-US"/>
        </w:rPr>
        <w:t xml:space="preserve">) 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J</w:t>
      </w:r>
      <w:r w:rsidRPr="00A358C8">
        <w:rPr>
          <w:rFonts w:ascii="Times New Roman Tj" w:hAnsi="Times New Roman Tj" w:cs="Times New Roman Tajik 1.0"/>
          <w:sz w:val="28"/>
          <w:szCs w:val="28"/>
          <w:lang w:val="en-US"/>
        </w:rPr>
        <w:t>=</w:t>
      </w:r>
      <w:r w:rsidRPr="0029230C">
        <w:rPr>
          <w:rFonts w:ascii="Times New Roman Tj" w:hAnsi="Times New Roman Tj" w:cs="Times New Roman Tajik 1.0"/>
          <w:sz w:val="28"/>
          <w:szCs w:val="28"/>
        </w:rPr>
        <w:t>Н</w:t>
      </w:r>
      <w:r w:rsidRPr="00A358C8">
        <w:rPr>
          <w:rFonts w:ascii="Times New Roman Tj" w:hAnsi="Times New Roman Tj" w:cs="Times New Roman Tajik 1.0"/>
          <w:sz w:val="28"/>
          <w:szCs w:val="28"/>
          <w:lang w:val="en-US"/>
        </w:rPr>
        <w:t xml:space="preserve">; </w:t>
      </w:r>
    </w:p>
    <w:p w:rsidR="00B50C6D" w:rsidRPr="00A358C8" w:rsidRDefault="00B50C6D" w:rsidP="00C01CF0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A358C8">
        <w:rPr>
          <w:rFonts w:ascii="Times New Roman Tj" w:hAnsi="Times New Roman Tj" w:cs="Times New Roman Tajik 1.0"/>
          <w:sz w:val="28"/>
          <w:szCs w:val="28"/>
          <w:lang w:val="en-US"/>
        </w:rPr>
        <w:t>$</w:t>
      </w:r>
      <w:r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A358C8">
        <w:rPr>
          <w:rFonts w:ascii="Times New Roman Tj" w:hAnsi="Times New Roman Tj" w:cs="Times New Roman Tajik 1.0"/>
          <w:sz w:val="28"/>
          <w:szCs w:val="28"/>
          <w:lang w:val="en-US"/>
        </w:rPr>
        <w:t xml:space="preserve">) </w:t>
      </w:r>
      <w:r w:rsidRPr="0029230C">
        <w:rPr>
          <w:rFonts w:ascii="Times New Roman Tj" w:hAnsi="Times New Roman Tj" w:cs="Times New Roman Tajik 1.0"/>
          <w:sz w:val="28"/>
          <w:szCs w:val="28"/>
        </w:rPr>
        <w:t>Е</w:t>
      </w:r>
      <w:r w:rsidRPr="00A358C8">
        <w:rPr>
          <w:rFonts w:ascii="Times New Roman Tj" w:hAnsi="Times New Roman Tj" w:cs="Times New Roman Tajik 1.0"/>
          <w:sz w:val="28"/>
          <w:szCs w:val="28"/>
          <w:lang w:val="en-US"/>
        </w:rPr>
        <w:t>=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V</w:t>
      </w:r>
      <w:r w:rsidRPr="0029230C">
        <w:rPr>
          <w:rFonts w:ascii="Times New Roman Tj" w:hAnsi="Times New Roman Tj" w:cs="Times New Roman Tajik 1.0"/>
          <w:sz w:val="28"/>
          <w:szCs w:val="28"/>
        </w:rPr>
        <w:t>п</w:t>
      </w:r>
      <w:r w:rsidRPr="00A358C8">
        <w:rPr>
          <w:rFonts w:ascii="Times New Roman Tj" w:hAnsi="Times New Roman Tj" w:cs="Times New Roman Tajik 1.0"/>
          <w:sz w:val="28"/>
          <w:szCs w:val="28"/>
          <w:lang w:val="en-US"/>
        </w:rPr>
        <w:t xml:space="preserve">; </w:t>
      </w:r>
    </w:p>
    <w:p w:rsidR="00B50C6D" w:rsidRPr="00A358C8" w:rsidRDefault="00B50C6D" w:rsidP="00C01CF0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>
        <w:rPr>
          <w:rFonts w:ascii="Times New Roman Tj" w:hAnsi="Times New Roman Tj" w:cs="Times New Roman Tajik 1.0"/>
          <w:sz w:val="28"/>
          <w:szCs w:val="28"/>
          <w:lang w:val="en-US"/>
        </w:rPr>
        <w:t>$E</w:t>
      </w:r>
      <w:r w:rsidRPr="00A358C8">
        <w:rPr>
          <w:rFonts w:ascii="Times New Roman Tj" w:hAnsi="Times New Roman Tj" w:cs="Times New Roman Tajik 1.0"/>
          <w:sz w:val="28"/>
          <w:szCs w:val="28"/>
          <w:lang w:val="en-US"/>
        </w:rPr>
        <w:t xml:space="preserve">) </w:t>
      </w:r>
      <w:r w:rsidRPr="0029230C">
        <w:rPr>
          <w:rFonts w:ascii="Times New Roman Tj" w:hAnsi="Times New Roman Tj" w:cs="Times New Roman Tajik 1.0"/>
          <w:sz w:val="28"/>
          <w:szCs w:val="28"/>
        </w:rPr>
        <w:t>Р</w:t>
      </w:r>
      <w:r w:rsidRPr="00A358C8">
        <w:rPr>
          <w:rFonts w:ascii="Times New Roman Tj" w:hAnsi="Times New Roman Tj" w:cs="Times New Roman Tajik 1.0"/>
          <w:sz w:val="28"/>
          <w:szCs w:val="28"/>
          <w:lang w:val="en-US"/>
        </w:rPr>
        <w:t>=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m</w:t>
      </w:r>
      <w:r w:rsidRPr="00A358C8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B50C6D" w:rsidRPr="00A358C8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A358C8">
        <w:rPr>
          <w:rFonts w:ascii="Times New Roman Tj" w:hAnsi="Times New Roman Tj" w:cs="Times New Roman Tajik 1.0"/>
          <w:sz w:val="28"/>
          <w:szCs w:val="28"/>
          <w:lang w:val="en-US"/>
        </w:rPr>
        <w:t xml:space="preserve">@52. </w:t>
      </w:r>
    </w:p>
    <w:p w:rsidR="00B50C6D" w:rsidRPr="00A358C8" w:rsidRDefault="00B50C6D" w:rsidP="000217FB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29230C">
        <w:rPr>
          <w:rFonts w:ascii="Times New Roman Tj" w:hAnsi="Times New Roman Tj"/>
          <w:sz w:val="28"/>
          <w:szCs w:val="28"/>
        </w:rPr>
        <w:t>Дар</w:t>
      </w:r>
      <w:r w:rsidRPr="00A358C8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29230C">
        <w:rPr>
          <w:rFonts w:ascii="Times New Roman Tj" w:hAnsi="Times New Roman Tj"/>
          <w:sz w:val="28"/>
          <w:szCs w:val="28"/>
        </w:rPr>
        <w:t>асоси</w:t>
      </w:r>
      <w:r w:rsidRPr="00A358C8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29230C">
        <w:rPr>
          <w:rFonts w:ascii="Times New Roman Tj" w:hAnsi="Times New Roman Tj"/>
          <w:sz w:val="28"/>
          <w:szCs w:val="28"/>
        </w:rPr>
        <w:t>фаъолияти</w:t>
      </w:r>
      <w:r w:rsidRPr="00A358C8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29230C">
        <w:rPr>
          <w:rFonts w:ascii="Times New Roman Tj" w:hAnsi="Times New Roman Tj"/>
          <w:sz w:val="28"/>
          <w:szCs w:val="28"/>
        </w:rPr>
        <w:t>обњои</w:t>
      </w:r>
      <w:r w:rsidRPr="00A358C8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29230C">
        <w:rPr>
          <w:rFonts w:ascii="Times New Roman Tj" w:hAnsi="Times New Roman Tj"/>
          <w:sz w:val="28"/>
          <w:szCs w:val="28"/>
        </w:rPr>
        <w:t>сатњи</w:t>
      </w:r>
      <w:r w:rsidRPr="00A358C8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29230C">
        <w:rPr>
          <w:rFonts w:ascii="Times New Roman Tj" w:hAnsi="Times New Roman Tj"/>
          <w:sz w:val="28"/>
          <w:szCs w:val="28"/>
        </w:rPr>
        <w:t>ва</w:t>
      </w:r>
      <w:r w:rsidRPr="00A358C8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29230C">
        <w:rPr>
          <w:rFonts w:ascii="Times New Roman Tj" w:hAnsi="Times New Roman Tj"/>
          <w:sz w:val="28"/>
          <w:szCs w:val="28"/>
        </w:rPr>
        <w:t>рўизамини</w:t>
      </w:r>
      <w:r w:rsidRPr="00A358C8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29230C">
        <w:rPr>
          <w:rFonts w:ascii="Times New Roman Tj" w:hAnsi="Times New Roman Tj"/>
          <w:sz w:val="28"/>
          <w:szCs w:val="28"/>
        </w:rPr>
        <w:t>кадом</w:t>
      </w:r>
      <w:r w:rsidRPr="00A358C8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29230C">
        <w:rPr>
          <w:rFonts w:ascii="Times New Roman Tj" w:hAnsi="Times New Roman Tj"/>
          <w:sz w:val="28"/>
          <w:szCs w:val="28"/>
        </w:rPr>
        <w:t>намуди</w:t>
      </w:r>
      <w:r w:rsidRPr="00A358C8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29230C">
        <w:rPr>
          <w:rFonts w:ascii="Times New Roman Tj" w:hAnsi="Times New Roman Tj"/>
          <w:sz w:val="28"/>
          <w:szCs w:val="28"/>
        </w:rPr>
        <w:t>зуњуроти</w:t>
      </w:r>
      <w:r w:rsidRPr="00A358C8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29230C">
        <w:rPr>
          <w:rFonts w:ascii="Times New Roman Tj" w:hAnsi="Times New Roman Tj"/>
          <w:sz w:val="28"/>
          <w:szCs w:val="28"/>
        </w:rPr>
        <w:t>физикавию</w:t>
      </w:r>
      <w:r w:rsidRPr="00A358C8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29230C">
        <w:rPr>
          <w:rFonts w:ascii="Times New Roman Tj" w:hAnsi="Times New Roman Tj"/>
          <w:sz w:val="28"/>
          <w:szCs w:val="28"/>
        </w:rPr>
        <w:t>геолог</w:t>
      </w:r>
      <w:r w:rsidRPr="0029230C">
        <w:rPr>
          <w:rFonts w:ascii="Times New Roman" w:hAnsi="Times New Roman"/>
          <w:sz w:val="28"/>
          <w:szCs w:val="28"/>
          <w:lang w:val="tg-Cyrl-TJ"/>
        </w:rPr>
        <w:t>ӣ</w:t>
      </w:r>
      <w:r w:rsidRPr="00A358C8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29230C">
        <w:rPr>
          <w:rFonts w:ascii="Times New Roman Tj" w:hAnsi="Times New Roman Tj"/>
          <w:sz w:val="28"/>
          <w:szCs w:val="28"/>
        </w:rPr>
        <w:t>ба</w:t>
      </w:r>
      <w:r w:rsidRPr="00A358C8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29230C">
        <w:rPr>
          <w:rFonts w:ascii="Times New Roman Tj" w:hAnsi="Times New Roman Tj"/>
          <w:sz w:val="28"/>
          <w:szCs w:val="28"/>
        </w:rPr>
        <w:t>вуљуд</w:t>
      </w:r>
      <w:r w:rsidRPr="00A358C8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29230C">
        <w:rPr>
          <w:rFonts w:ascii="Times New Roman Tj" w:hAnsi="Times New Roman Tj"/>
          <w:sz w:val="28"/>
          <w:szCs w:val="28"/>
        </w:rPr>
        <w:t>меоянд</w:t>
      </w:r>
      <w:r w:rsidRPr="00A358C8">
        <w:rPr>
          <w:rFonts w:ascii="Times New Roman Tj" w:hAnsi="Times New Roman Tj"/>
          <w:sz w:val="28"/>
          <w:szCs w:val="28"/>
          <w:lang w:val="en-US"/>
        </w:rPr>
        <w:t>?</w:t>
      </w:r>
    </w:p>
    <w:p w:rsidR="00B50C6D" w:rsidRPr="0029230C" w:rsidRDefault="00B50C6D" w:rsidP="000217F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29230C">
        <w:rPr>
          <w:rFonts w:ascii="Times New Roman Tj" w:hAnsi="Times New Roman Tj"/>
          <w:sz w:val="28"/>
          <w:szCs w:val="28"/>
        </w:rPr>
        <w:t>Карст, ботлоќ ва фурунишини;</w:t>
      </w:r>
    </w:p>
    <w:p w:rsidR="00B50C6D" w:rsidRPr="0029230C" w:rsidRDefault="00B50C6D" w:rsidP="000217F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29230C">
        <w:rPr>
          <w:rFonts w:ascii="Times New Roman Tj" w:hAnsi="Times New Roman Tj"/>
          <w:sz w:val="28"/>
          <w:szCs w:val="28"/>
        </w:rPr>
        <w:t xml:space="preserve">Суффозия ва шиканиш; </w:t>
      </w:r>
    </w:p>
    <w:p w:rsidR="00B50C6D" w:rsidRPr="0029230C" w:rsidRDefault="00B50C6D" w:rsidP="000217F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29230C">
        <w:rPr>
          <w:rFonts w:ascii="Times New Roman Tj" w:hAnsi="Times New Roman Tj"/>
          <w:sz w:val="28"/>
          <w:szCs w:val="28"/>
        </w:rPr>
        <w:t xml:space="preserve">Курумњо ва дюнањо; </w:t>
      </w:r>
    </w:p>
    <w:p w:rsidR="00B50C6D" w:rsidRPr="0029230C" w:rsidRDefault="00B50C6D" w:rsidP="000217F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D</w:t>
      </w:r>
      <w:r w:rsidRPr="0029230C">
        <w:rPr>
          <w:rFonts w:ascii="Times New Roman Tj" w:hAnsi="Times New Roman Tj"/>
          <w:sz w:val="28"/>
          <w:szCs w:val="28"/>
        </w:rPr>
        <w:t>) Зуњуроти сейсмики;</w:t>
      </w:r>
    </w:p>
    <w:p w:rsidR="00B50C6D" w:rsidRPr="00B224BC" w:rsidRDefault="00B50C6D" w:rsidP="000217F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E</w:t>
      </w:r>
      <w:r w:rsidRPr="0029230C">
        <w:rPr>
          <w:rFonts w:ascii="Times New Roman Tj" w:hAnsi="Times New Roman Tj"/>
          <w:sz w:val="28"/>
          <w:szCs w:val="28"/>
        </w:rPr>
        <w:t>)</w:t>
      </w:r>
      <w:r>
        <w:rPr>
          <w:rFonts w:ascii="Times New Roman Tj" w:hAnsi="Times New Roman Tj"/>
          <w:sz w:val="28"/>
          <w:szCs w:val="28"/>
        </w:rPr>
        <w:t xml:space="preserve"> Борон ва барф;</w:t>
      </w:r>
    </w:p>
    <w:p w:rsidR="00B50C6D" w:rsidRPr="0029230C" w:rsidRDefault="00B50C6D" w:rsidP="000217FB">
      <w:pPr>
        <w:tabs>
          <w:tab w:val="center" w:pos="0"/>
          <w:tab w:val="left" w:pos="2429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@53. </w:t>
      </w:r>
      <w:r w:rsidRPr="0029230C">
        <w:rPr>
          <w:rFonts w:ascii="Times New Roman Tj" w:hAnsi="Times New Roman Tj" w:cs="Times New Roman Tajik 1.0"/>
          <w:sz w:val="28"/>
          <w:szCs w:val="28"/>
        </w:rPr>
        <w:tab/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Нишондоди гидрогенї (рН) чиро ифода мекунад?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Њаракати об;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Њарорати об;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>Реаксия (тавмул)-и;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Суръати об;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Самти об;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@54. 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Муносибати вазни хоки хушк бо хаљми склети хок (заррачањои хок бе мављудияти холиги) чиро ифода мекунад?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 Њаљми хок;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Вазни хос;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>Зичии хос;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29230C">
        <w:rPr>
          <w:rFonts w:ascii="Times New Roman Tj" w:hAnsi="Times New Roman Tj" w:cs="Times New Roman Tajik 1.0"/>
          <w:sz w:val="28"/>
          <w:szCs w:val="28"/>
        </w:rPr>
        <w:t>Сохти хос;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 </w:t>
      </w: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Намии хос;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@55. 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Барои чен кардани њарорат дар жарфњои калон аз кадом намуди њароратсанљ истифода мебаранд?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Электротермометр;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 </w:t>
      </w: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Термометри «танбал»;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Термокаротаж;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$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) Термометри одди;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Термометри зоњирї;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@56. </w:t>
      </w:r>
    </w:p>
    <w:p w:rsidR="00B50C6D" w:rsidRPr="0029230C" w:rsidRDefault="00B50C6D" w:rsidP="00C32F18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29230C">
        <w:rPr>
          <w:rFonts w:ascii="Times New Roman Tj" w:hAnsi="Times New Roman Tj"/>
          <w:sz w:val="28"/>
          <w:szCs w:val="28"/>
        </w:rPr>
        <w:t>Њангоми яхкунии об њаљми он чанд фоиз васеъ мешавад?</w:t>
      </w:r>
    </w:p>
    <w:p w:rsidR="00B50C6D" w:rsidRPr="0029230C" w:rsidRDefault="00B50C6D" w:rsidP="00C32F18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29230C">
        <w:rPr>
          <w:rFonts w:ascii="Times New Roman Tj" w:hAnsi="Times New Roman Tj"/>
          <w:sz w:val="28"/>
          <w:szCs w:val="28"/>
        </w:rPr>
        <w:t xml:space="preserve"> 20;  </w:t>
      </w:r>
    </w:p>
    <w:p w:rsidR="00B50C6D" w:rsidRPr="0029230C" w:rsidRDefault="00B50C6D" w:rsidP="00C32F18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29230C">
        <w:rPr>
          <w:rFonts w:ascii="Times New Roman Tj" w:hAnsi="Times New Roman Tj"/>
          <w:sz w:val="28"/>
          <w:szCs w:val="28"/>
        </w:rPr>
        <w:t xml:space="preserve">6; </w:t>
      </w:r>
    </w:p>
    <w:p w:rsidR="00B50C6D" w:rsidRPr="0029230C" w:rsidRDefault="00B50C6D" w:rsidP="00C32F18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29230C">
        <w:rPr>
          <w:rFonts w:ascii="Times New Roman Tj" w:hAnsi="Times New Roman Tj"/>
          <w:sz w:val="28"/>
          <w:szCs w:val="28"/>
        </w:rPr>
        <w:t>17;</w:t>
      </w:r>
    </w:p>
    <w:p w:rsidR="00B50C6D" w:rsidRPr="0029230C" w:rsidRDefault="00B50C6D" w:rsidP="00C32F18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29230C">
        <w:rPr>
          <w:rFonts w:ascii="Times New Roman Tj" w:hAnsi="Times New Roman Tj"/>
          <w:sz w:val="28"/>
          <w:szCs w:val="28"/>
        </w:rPr>
        <w:t xml:space="preserve">11; </w:t>
      </w:r>
    </w:p>
    <w:p w:rsidR="00B50C6D" w:rsidRPr="0029230C" w:rsidRDefault="00B50C6D" w:rsidP="00C32F18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29230C">
        <w:rPr>
          <w:rFonts w:ascii="Times New Roman Tj" w:hAnsi="Times New Roman Tj"/>
          <w:sz w:val="28"/>
          <w:szCs w:val="28"/>
        </w:rPr>
        <w:t>9;</w:t>
      </w:r>
    </w:p>
    <w:p w:rsidR="00B50C6D" w:rsidRPr="0029230C" w:rsidRDefault="00B50C6D" w:rsidP="00C32F1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@57. 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Диаметри чоњ ба 10см баробар аст, радиуси онро ёбед?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2;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20;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100;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$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) 200;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5;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@58. </w:t>
      </w:r>
    </w:p>
    <w:p w:rsidR="00B50C6D" w:rsidRPr="0029230C" w:rsidRDefault="00B50C6D" w:rsidP="00C32F18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>Њолатњои обро дар табиат номбар кунед?</w:t>
      </w:r>
    </w:p>
    <w:p w:rsidR="00B50C6D" w:rsidRPr="0029230C" w:rsidRDefault="00B50C6D" w:rsidP="00C32F18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29230C">
        <w:rPr>
          <w:rFonts w:ascii="Times New Roman Tj" w:hAnsi="Times New Roman Tj"/>
          <w:sz w:val="28"/>
          <w:szCs w:val="28"/>
        </w:rPr>
        <w:t xml:space="preserve"> Моеъ, хунук сард; </w:t>
      </w:r>
    </w:p>
    <w:p w:rsidR="00B50C6D" w:rsidRPr="0029230C" w:rsidRDefault="00B50C6D" w:rsidP="00C32F18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29230C">
        <w:rPr>
          <w:rFonts w:ascii="Times New Roman Tj" w:hAnsi="Times New Roman Tj"/>
          <w:sz w:val="28"/>
          <w:szCs w:val="28"/>
        </w:rPr>
        <w:t>Буѓ, моеъ, сахт;</w:t>
      </w:r>
    </w:p>
    <w:p w:rsidR="00B50C6D" w:rsidRPr="0029230C" w:rsidRDefault="00B50C6D" w:rsidP="00C32F18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 xml:space="preserve">$C) </w:t>
      </w:r>
      <w:r w:rsidRPr="0029230C">
        <w:rPr>
          <w:rFonts w:ascii="Times New Roman Tj" w:hAnsi="Times New Roman Tj"/>
          <w:sz w:val="28"/>
          <w:szCs w:val="28"/>
        </w:rPr>
        <w:t xml:space="preserve">Гарм, сахт, хунук; </w:t>
      </w:r>
    </w:p>
    <w:p w:rsidR="00B50C6D" w:rsidRPr="0029230C" w:rsidRDefault="00B50C6D" w:rsidP="00C32F18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>$</w:t>
      </w:r>
      <w:r w:rsidRPr="0029230C">
        <w:rPr>
          <w:rFonts w:ascii="Times New Roman Tj" w:hAnsi="Times New Roman Tj"/>
          <w:sz w:val="28"/>
          <w:szCs w:val="28"/>
          <w:lang w:val="en-US"/>
        </w:rPr>
        <w:t>D</w:t>
      </w:r>
      <w:r w:rsidRPr="0029230C">
        <w:rPr>
          <w:rFonts w:ascii="Times New Roman Tj" w:hAnsi="Times New Roman Tj"/>
          <w:sz w:val="28"/>
          <w:szCs w:val="28"/>
        </w:rPr>
        <w:t xml:space="preserve">) Сард, гарм, нарм; </w:t>
      </w:r>
    </w:p>
    <w:p w:rsidR="00B50C6D" w:rsidRPr="0029230C" w:rsidRDefault="00B50C6D" w:rsidP="00C32F18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29230C">
        <w:rPr>
          <w:rFonts w:ascii="Times New Roman Tj" w:hAnsi="Times New Roman Tj"/>
          <w:sz w:val="28"/>
          <w:szCs w:val="28"/>
        </w:rPr>
        <w:t>Шафоф, хира, тира;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@59. </w:t>
      </w:r>
    </w:p>
    <w:p w:rsidR="00B50C6D" w:rsidRPr="0029230C" w:rsidRDefault="00B50C6D" w:rsidP="00C32F18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Харитањои миёнамиќёси гидрогеологиро нишон дињед?</w:t>
      </w:r>
    </w:p>
    <w:p w:rsidR="00B50C6D" w:rsidRPr="0029230C" w:rsidRDefault="00B50C6D" w:rsidP="00C32F1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1:1000000-1:500000;</w:t>
      </w:r>
    </w:p>
    <w:p w:rsidR="00B50C6D" w:rsidRPr="0029230C" w:rsidRDefault="00B50C6D" w:rsidP="00C32F1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 </w:t>
      </w: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1:10000-1:5000; </w:t>
      </w:r>
    </w:p>
    <w:p w:rsidR="00B50C6D" w:rsidRPr="0029230C" w:rsidRDefault="00B50C6D" w:rsidP="00C32F1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>1:50000-1:25000;</w:t>
      </w:r>
    </w:p>
    <w:p w:rsidR="00B50C6D" w:rsidRPr="0029230C" w:rsidRDefault="00B50C6D" w:rsidP="00C32F1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29230C">
        <w:rPr>
          <w:rFonts w:ascii="Times New Roman Tj" w:hAnsi="Times New Roman Tj" w:cs="Times New Roman Tajik 1.0"/>
          <w:sz w:val="28"/>
          <w:szCs w:val="28"/>
        </w:rPr>
        <w:t>1:100000-1:200000;</w:t>
      </w:r>
    </w:p>
    <w:p w:rsidR="00B50C6D" w:rsidRPr="0029230C" w:rsidRDefault="00B50C6D" w:rsidP="00C32F1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 </w:t>
      </w: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1:500-1:200; 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@60. </w:t>
      </w:r>
    </w:p>
    <w:p w:rsidR="00B50C6D" w:rsidRPr="0029230C" w:rsidRDefault="00B50C6D" w:rsidP="00C32F18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Харитањои калонмиќёси гидрогеологиро нишон дињед?</w:t>
      </w:r>
    </w:p>
    <w:p w:rsidR="00B50C6D" w:rsidRPr="0029230C" w:rsidRDefault="00B50C6D" w:rsidP="00C32F18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1:1000000-1:500000; </w:t>
      </w:r>
    </w:p>
    <w:p w:rsidR="00B50C6D" w:rsidRPr="0029230C" w:rsidRDefault="00B50C6D" w:rsidP="00C32F18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1:10000-1:5000; </w:t>
      </w:r>
    </w:p>
    <w:p w:rsidR="00B50C6D" w:rsidRPr="0029230C" w:rsidRDefault="00B50C6D" w:rsidP="00C32F18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1:50000-1:25000; </w:t>
      </w:r>
    </w:p>
    <w:p w:rsidR="00B50C6D" w:rsidRPr="0029230C" w:rsidRDefault="00B50C6D" w:rsidP="00C32F18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$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) 1:100000-1:200000; </w:t>
      </w:r>
    </w:p>
    <w:p w:rsidR="00B50C6D" w:rsidRPr="0029230C" w:rsidRDefault="00B50C6D" w:rsidP="00C32F18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1:500-1:200;</w:t>
      </w:r>
    </w:p>
    <w:p w:rsidR="00B50C6D" w:rsidRPr="0029230C" w:rsidRDefault="00B50C6D" w:rsidP="00C32F18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@61. </w:t>
      </w:r>
    </w:p>
    <w:p w:rsidR="00B50C6D" w:rsidRPr="0029230C" w:rsidRDefault="00B50C6D" w:rsidP="00517373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Сиркулятсияи фаъоли обњои зеризаминї дар кадом љинсњо бисёртар мўшоњида мешавад?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Дар  љинсњои ба шакли пўшиш хобида;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Дар љинсњои дунг хобида;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>Дар љинсњои ба як самт хобида;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Дар массивњои њаматарафагї;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Дар ќабати љинсњои рагупайшакли тарќишдор;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@62. </w:t>
      </w:r>
    </w:p>
    <w:p w:rsidR="00B50C6D" w:rsidRPr="0029230C" w:rsidRDefault="00B50C6D" w:rsidP="00C32F18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Барои омўзиши мураттабан умумии аксбардории гидрогеологии њудуди давлатї кадом миќёс истифода бурда мешавад?</w:t>
      </w:r>
    </w:p>
    <w:p w:rsidR="00B50C6D" w:rsidRPr="0029230C" w:rsidRDefault="00B50C6D" w:rsidP="00C32F1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1:50000; </w:t>
      </w:r>
    </w:p>
    <w:p w:rsidR="00B50C6D" w:rsidRPr="0029230C" w:rsidRDefault="00B50C6D" w:rsidP="00C32F1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1:1000000; </w:t>
      </w:r>
    </w:p>
    <w:p w:rsidR="00B50C6D" w:rsidRPr="0029230C" w:rsidRDefault="00B50C6D" w:rsidP="00C32F1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1:100000; </w:t>
      </w:r>
    </w:p>
    <w:p w:rsidR="00B50C6D" w:rsidRPr="0029230C" w:rsidRDefault="00B50C6D" w:rsidP="00C32F1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$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) 1:10000; </w:t>
      </w:r>
    </w:p>
    <w:p w:rsidR="00B50C6D" w:rsidRPr="0029230C" w:rsidRDefault="00B50C6D" w:rsidP="00C32F1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1:200000;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@63. </w:t>
      </w:r>
    </w:p>
    <w:p w:rsidR="00B50C6D" w:rsidRPr="0029230C" w:rsidRDefault="00B50C6D" w:rsidP="00327F0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>Гази азот чанд фоизи таркиби атмосфераро ташкил медињад?</w:t>
      </w:r>
    </w:p>
    <w:p w:rsidR="00B50C6D" w:rsidRPr="0029230C" w:rsidRDefault="00B50C6D" w:rsidP="00327F0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29230C">
        <w:rPr>
          <w:rFonts w:ascii="Times New Roman Tj" w:hAnsi="Times New Roman Tj"/>
          <w:sz w:val="28"/>
          <w:szCs w:val="28"/>
        </w:rPr>
        <w:t xml:space="preserve">  0,9%; </w:t>
      </w:r>
    </w:p>
    <w:p w:rsidR="00B50C6D" w:rsidRPr="0029230C" w:rsidRDefault="00B50C6D" w:rsidP="00327F0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29230C">
        <w:rPr>
          <w:rFonts w:ascii="Times New Roman Tj" w:hAnsi="Times New Roman Tj"/>
          <w:sz w:val="28"/>
          <w:szCs w:val="28"/>
        </w:rPr>
        <w:t xml:space="preserve"> 21,0%; </w:t>
      </w:r>
    </w:p>
    <w:p w:rsidR="00B50C6D" w:rsidRPr="0029230C" w:rsidRDefault="00B50C6D" w:rsidP="00327F0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29230C">
        <w:rPr>
          <w:rFonts w:ascii="Times New Roman Tj" w:hAnsi="Times New Roman Tj"/>
          <w:sz w:val="28"/>
          <w:szCs w:val="28"/>
        </w:rPr>
        <w:t xml:space="preserve"> 52,3%; </w:t>
      </w:r>
    </w:p>
    <w:p w:rsidR="00B50C6D" w:rsidRPr="0029230C" w:rsidRDefault="00B50C6D" w:rsidP="00327F0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>$</w:t>
      </w:r>
      <w:r w:rsidRPr="0029230C">
        <w:rPr>
          <w:rFonts w:ascii="Times New Roman Tj" w:hAnsi="Times New Roman Tj"/>
          <w:sz w:val="28"/>
          <w:szCs w:val="28"/>
          <w:lang w:val="en-US"/>
        </w:rPr>
        <w:t>D</w:t>
      </w:r>
      <w:r w:rsidRPr="0029230C">
        <w:rPr>
          <w:rFonts w:ascii="Times New Roman Tj" w:hAnsi="Times New Roman Tj"/>
          <w:sz w:val="28"/>
          <w:szCs w:val="28"/>
        </w:rPr>
        <w:t xml:space="preserve">) 78,1%; </w:t>
      </w:r>
    </w:p>
    <w:p w:rsidR="00B50C6D" w:rsidRPr="0029230C" w:rsidRDefault="00B50C6D" w:rsidP="00327F0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29230C">
        <w:rPr>
          <w:rFonts w:ascii="Times New Roman Tj" w:hAnsi="Times New Roman Tj"/>
          <w:sz w:val="28"/>
          <w:szCs w:val="28"/>
        </w:rPr>
        <w:t>28,1%;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@64. </w:t>
      </w:r>
    </w:p>
    <w:p w:rsidR="00B50C6D" w:rsidRPr="0029230C" w:rsidRDefault="00B50C6D" w:rsidP="00873B2A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29230C">
        <w:rPr>
          <w:rFonts w:ascii="Times New Roman Tj" w:hAnsi="Times New Roman Tj"/>
          <w:sz w:val="28"/>
          <w:szCs w:val="28"/>
        </w:rPr>
        <w:t>Гази оксиген чанд фоизи таркиби атмосфераро ташкил медињад?</w:t>
      </w:r>
    </w:p>
    <w:p w:rsidR="00B50C6D" w:rsidRPr="0029230C" w:rsidRDefault="00B50C6D" w:rsidP="00873B2A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29230C">
        <w:rPr>
          <w:rFonts w:ascii="Times New Roman Tj" w:hAnsi="Times New Roman Tj"/>
          <w:sz w:val="28"/>
          <w:szCs w:val="28"/>
        </w:rPr>
        <w:t xml:space="preserve">  0,9%; </w:t>
      </w:r>
    </w:p>
    <w:p w:rsidR="00B50C6D" w:rsidRPr="0029230C" w:rsidRDefault="00B50C6D" w:rsidP="00873B2A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29230C">
        <w:rPr>
          <w:rFonts w:ascii="Times New Roman Tj" w:hAnsi="Times New Roman Tj"/>
          <w:sz w:val="28"/>
          <w:szCs w:val="28"/>
        </w:rPr>
        <w:t xml:space="preserve"> 21,0%; </w:t>
      </w:r>
    </w:p>
    <w:p w:rsidR="00B50C6D" w:rsidRPr="0029230C" w:rsidRDefault="00B50C6D" w:rsidP="00873B2A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29230C">
        <w:rPr>
          <w:rFonts w:ascii="Times New Roman Tj" w:hAnsi="Times New Roman Tj"/>
          <w:sz w:val="28"/>
          <w:szCs w:val="28"/>
        </w:rPr>
        <w:t xml:space="preserve"> 52,3%; </w:t>
      </w:r>
    </w:p>
    <w:p w:rsidR="00B50C6D" w:rsidRPr="0029230C" w:rsidRDefault="00B50C6D" w:rsidP="00873B2A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>$</w:t>
      </w:r>
      <w:r w:rsidRPr="0029230C">
        <w:rPr>
          <w:rFonts w:ascii="Times New Roman Tj" w:hAnsi="Times New Roman Tj"/>
          <w:sz w:val="28"/>
          <w:szCs w:val="28"/>
          <w:lang w:val="en-US"/>
        </w:rPr>
        <w:t>D</w:t>
      </w:r>
      <w:r w:rsidRPr="0029230C">
        <w:rPr>
          <w:rFonts w:ascii="Times New Roman Tj" w:hAnsi="Times New Roman Tj"/>
          <w:sz w:val="28"/>
          <w:szCs w:val="28"/>
        </w:rPr>
        <w:t xml:space="preserve">) 78,1%; </w:t>
      </w:r>
    </w:p>
    <w:p w:rsidR="00B50C6D" w:rsidRPr="0029230C" w:rsidRDefault="00B50C6D" w:rsidP="00873B2A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29230C">
        <w:rPr>
          <w:rFonts w:ascii="Times New Roman Tj" w:hAnsi="Times New Roman Tj"/>
          <w:sz w:val="28"/>
          <w:szCs w:val="28"/>
        </w:rPr>
        <w:t>28,1%;</w:t>
      </w:r>
    </w:p>
    <w:p w:rsidR="00B50C6D" w:rsidRPr="0029230C" w:rsidRDefault="00B50C6D" w:rsidP="00873B2A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@65. </w:t>
      </w:r>
    </w:p>
    <w:p w:rsidR="00B50C6D" w:rsidRPr="0029230C" w:rsidRDefault="00B50C6D" w:rsidP="00327F0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29230C">
        <w:rPr>
          <w:rFonts w:ascii="Times New Roman Tj" w:hAnsi="Times New Roman Tj"/>
          <w:sz w:val="28"/>
          <w:szCs w:val="28"/>
        </w:rPr>
        <w:t>Суръати абразия дар кадом шакли хобиши љинсњои кўњї меафзояд?</w:t>
      </w:r>
    </w:p>
    <w:p w:rsidR="00B50C6D" w:rsidRPr="0029230C" w:rsidRDefault="00B50C6D" w:rsidP="00327F0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$A) </w:t>
      </w:r>
      <w:r w:rsidRPr="0029230C">
        <w:rPr>
          <w:rFonts w:ascii="Times New Roman Tj" w:hAnsi="Times New Roman Tj"/>
          <w:sz w:val="28"/>
          <w:szCs w:val="28"/>
        </w:rPr>
        <w:t xml:space="preserve"> моилї; </w:t>
      </w:r>
    </w:p>
    <w:p w:rsidR="00B50C6D" w:rsidRPr="0029230C" w:rsidRDefault="00B50C6D" w:rsidP="00327F0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$B) </w:t>
      </w:r>
      <w:r w:rsidRPr="0029230C">
        <w:rPr>
          <w:rFonts w:ascii="Times New Roman Tj" w:hAnsi="Times New Roman Tj"/>
          <w:sz w:val="28"/>
          <w:szCs w:val="28"/>
        </w:rPr>
        <w:t xml:space="preserve">уфуќї; </w:t>
      </w:r>
    </w:p>
    <w:p w:rsidR="00B50C6D" w:rsidRPr="0029230C" w:rsidRDefault="00B50C6D" w:rsidP="00327F0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$C) </w:t>
      </w:r>
      <w:r w:rsidRPr="0029230C">
        <w:rPr>
          <w:rFonts w:ascii="Times New Roman Tj" w:hAnsi="Times New Roman Tj"/>
          <w:sz w:val="28"/>
          <w:szCs w:val="28"/>
        </w:rPr>
        <w:t xml:space="preserve">амудї; </w:t>
      </w:r>
    </w:p>
    <w:p w:rsidR="00B50C6D" w:rsidRPr="0029230C" w:rsidRDefault="00B50C6D" w:rsidP="00327F0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29230C">
        <w:rPr>
          <w:rFonts w:ascii="Times New Roman Tj" w:hAnsi="Times New Roman Tj"/>
          <w:sz w:val="28"/>
          <w:szCs w:val="28"/>
          <w:lang w:val="en-US"/>
        </w:rPr>
        <w:t>D</w:t>
      </w:r>
      <w:r w:rsidRPr="0029230C">
        <w:rPr>
          <w:rFonts w:ascii="Times New Roman Tj" w:hAnsi="Times New Roman Tj"/>
          <w:sz w:val="28"/>
          <w:szCs w:val="28"/>
        </w:rPr>
        <w:t xml:space="preserve">) баргашта; </w:t>
      </w:r>
    </w:p>
    <w:p w:rsidR="00B50C6D" w:rsidRPr="0029230C" w:rsidRDefault="00B50C6D" w:rsidP="00327F0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$E) </w:t>
      </w:r>
      <w:r w:rsidRPr="0029230C">
        <w:rPr>
          <w:rFonts w:ascii="Times New Roman Tj" w:hAnsi="Times New Roman Tj"/>
          <w:sz w:val="28"/>
          <w:szCs w:val="28"/>
        </w:rPr>
        <w:t>амудї-баргашта;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@66. </w:t>
      </w:r>
    </w:p>
    <w:p w:rsidR="00B50C6D" w:rsidRPr="0029230C" w:rsidRDefault="00B50C6D" w:rsidP="00327F0F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Тадбирњои пешгири аз сел кадомњоянд?</w:t>
      </w:r>
    </w:p>
    <w:p w:rsidR="00B50C6D" w:rsidRPr="0029230C" w:rsidRDefault="00B50C6D" w:rsidP="00327F0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Pr="0029230C">
        <w:rPr>
          <w:rFonts w:ascii="Times New Roman Tj" w:hAnsi="Times New Roman Tj"/>
          <w:sz w:val="28"/>
          <w:szCs w:val="28"/>
        </w:rPr>
        <w:t xml:space="preserve">) Муњофизат бо роњї сунъї; </w:t>
      </w:r>
    </w:p>
    <w:p w:rsidR="00B50C6D" w:rsidRPr="0029230C" w:rsidRDefault="00B50C6D" w:rsidP="00327F0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 w:rsidRPr="0029230C">
        <w:rPr>
          <w:rFonts w:ascii="Times New Roman Tj" w:hAnsi="Times New Roman Tj"/>
          <w:sz w:val="28"/>
          <w:szCs w:val="28"/>
        </w:rPr>
        <w:t>) Муњофизат бо усулњои геологї;</w:t>
      </w:r>
    </w:p>
    <w:p w:rsidR="00B50C6D" w:rsidRPr="0029230C" w:rsidRDefault="00B50C6D" w:rsidP="00327F0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C</w:t>
      </w:r>
      <w:r w:rsidRPr="0029230C">
        <w:rPr>
          <w:rFonts w:ascii="Times New Roman Tj" w:hAnsi="Times New Roman Tj"/>
          <w:sz w:val="28"/>
          <w:szCs w:val="28"/>
        </w:rPr>
        <w:t>) Истифода аз усулњои геофизикї;</w:t>
      </w:r>
    </w:p>
    <w:p w:rsidR="00B50C6D" w:rsidRPr="0029230C" w:rsidRDefault="00B50C6D" w:rsidP="00327F0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29230C">
        <w:rPr>
          <w:rFonts w:ascii="Times New Roman Tj" w:hAnsi="Times New Roman Tj"/>
          <w:sz w:val="28"/>
          <w:szCs w:val="28"/>
        </w:rPr>
        <w:t>Истифода аз усулњои механикї</w:t>
      </w:r>
      <w:r>
        <w:rPr>
          <w:rFonts w:ascii="Times New Roman Tj" w:hAnsi="Times New Roman Tj"/>
          <w:sz w:val="28"/>
          <w:szCs w:val="28"/>
        </w:rPr>
        <w:t>;</w:t>
      </w:r>
    </w:p>
    <w:p w:rsidR="00B50C6D" w:rsidRPr="0029230C" w:rsidRDefault="00B50C6D" w:rsidP="00327F0F">
      <w:pPr>
        <w:spacing w:after="0" w:line="240" w:lineRule="auto"/>
        <w:jc w:val="both"/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</w:pPr>
      <w:r w:rsidRPr="0029230C"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9230C">
        <w:rPr>
          <w:rFonts w:ascii="Times New Roman Tj" w:hAnsi="Times New Roman Tj"/>
          <w:bCs/>
          <w:sz w:val="28"/>
          <w:szCs w:val="28"/>
        </w:rPr>
        <w:t xml:space="preserve">) </w:t>
      </w:r>
      <w:r w:rsidRPr="0029230C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Муњофизат ва аз нав барќароркунии олами наботот дар минтаќањои селфаро, деворкашии маљрои дарё;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@67. </w:t>
      </w:r>
    </w:p>
    <w:p w:rsidR="00B50C6D" w:rsidRPr="0029230C" w:rsidRDefault="00B50C6D" w:rsidP="00327F0F">
      <w:pPr>
        <w:spacing w:after="0" w:line="240" w:lineRule="auto"/>
        <w:jc w:val="both"/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</w:pPr>
      <w:r w:rsidRPr="0029230C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 xml:space="preserve">Љараёни таршавии заррачањои моддаи дар оббуда чи номида мешавад? </w:t>
      </w:r>
    </w:p>
    <w:p w:rsidR="00B50C6D" w:rsidRPr="0029230C" w:rsidRDefault="00B50C6D" w:rsidP="00327F0F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A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) Гидрататсия; </w:t>
      </w:r>
    </w:p>
    <w:p w:rsidR="00B50C6D" w:rsidRPr="0029230C" w:rsidRDefault="00B50C6D" w:rsidP="00327F0F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B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) Оксидшавї;  </w:t>
      </w:r>
    </w:p>
    <w:p w:rsidR="00B50C6D" w:rsidRPr="0029230C" w:rsidRDefault="00B50C6D" w:rsidP="00327F0F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C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) Термокарст; </w:t>
      </w:r>
    </w:p>
    <w:p w:rsidR="00B50C6D" w:rsidRPr="0029230C" w:rsidRDefault="00B50C6D" w:rsidP="00327F0F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D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) Гидролиз;  </w:t>
      </w:r>
    </w:p>
    <w:p w:rsidR="00B50C6D" w:rsidRPr="0029230C" w:rsidRDefault="00B50C6D" w:rsidP="00327F0F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E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) Солифлюксия;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@68. </w:t>
      </w:r>
    </w:p>
    <w:p w:rsidR="00B50C6D" w:rsidRPr="0029230C" w:rsidRDefault="00B50C6D" w:rsidP="00327F0F">
      <w:pPr>
        <w:spacing w:after="0" w:line="240" w:lineRule="auto"/>
        <w:jc w:val="both"/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</w:pPr>
      <w:r w:rsidRPr="0029230C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 xml:space="preserve">Оњиста ба поён шоридани хок ва љинсњои кўњии ковок дар натиљаи об шудани њолати яхии онњо ё серобшавии онњо чи ном дорад? </w:t>
      </w:r>
    </w:p>
    <w:p w:rsidR="00B50C6D" w:rsidRPr="0029230C" w:rsidRDefault="00B50C6D" w:rsidP="00327F0F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A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) Термокарст; </w:t>
      </w:r>
    </w:p>
    <w:p w:rsidR="00B50C6D" w:rsidRPr="0029230C" w:rsidRDefault="00B50C6D" w:rsidP="00327F0F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B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) Оксидшавї;  </w:t>
      </w:r>
    </w:p>
    <w:p w:rsidR="00B50C6D" w:rsidRPr="0029230C" w:rsidRDefault="00B50C6D" w:rsidP="00327F0F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C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) Гидролаколит; </w:t>
      </w:r>
    </w:p>
    <w:p w:rsidR="00B50C6D" w:rsidRPr="0029230C" w:rsidRDefault="00B50C6D" w:rsidP="00327F0F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D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) Гидролиз;  </w:t>
      </w:r>
    </w:p>
    <w:p w:rsidR="00B50C6D" w:rsidRPr="0029230C" w:rsidRDefault="00B50C6D" w:rsidP="00327F0F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E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) Солифлюксия;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@69.</w:t>
      </w:r>
    </w:p>
    <w:p w:rsidR="00B50C6D" w:rsidRPr="0029230C" w:rsidRDefault="00B50C6D" w:rsidP="00327F0F">
      <w:pPr>
        <w:spacing w:after="0" w:line="240" w:lineRule="auto"/>
        <w:jc w:val="both"/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</w:pPr>
      <w:r w:rsidRPr="0029230C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Дар натиљаи якљоя амал кардани моддањо бо об, ки људошавии модањои ибтидои бо пайдо шудани пайвастагињои нав ба амал меояд чи номида мешавад?</w:t>
      </w:r>
    </w:p>
    <w:p w:rsidR="00B50C6D" w:rsidRPr="0029230C" w:rsidRDefault="00B50C6D" w:rsidP="00327F0F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A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) Термокарст;</w:t>
      </w:r>
    </w:p>
    <w:p w:rsidR="00B50C6D" w:rsidRPr="0029230C" w:rsidRDefault="00B50C6D" w:rsidP="00327F0F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B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) Оксидшавї;  </w:t>
      </w:r>
    </w:p>
    <w:p w:rsidR="00B50C6D" w:rsidRPr="0029230C" w:rsidRDefault="00B50C6D" w:rsidP="00327F0F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C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) Гидролаколит; </w:t>
      </w:r>
    </w:p>
    <w:p w:rsidR="00B50C6D" w:rsidRPr="0029230C" w:rsidRDefault="00B50C6D" w:rsidP="00327F0F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D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) Гидролиз; </w:t>
      </w:r>
    </w:p>
    <w:p w:rsidR="00B50C6D" w:rsidRPr="0029230C" w:rsidRDefault="00B50C6D" w:rsidP="00327F0F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E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) Солифлюксия;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@70. </w:t>
      </w:r>
    </w:p>
    <w:p w:rsidR="00B50C6D" w:rsidRPr="0029230C" w:rsidRDefault="00B50C6D" w:rsidP="00327F0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9230C">
        <w:rPr>
          <w:rFonts w:ascii="Times New Roman Tj" w:hAnsi="Times New Roman Tj"/>
          <w:bCs/>
          <w:sz w:val="28"/>
          <w:szCs w:val="28"/>
        </w:rPr>
        <w:t>Љинсњои кўњие, ки њарорати манфї ва ба сифр баробарро доро буда дар онњо њатто як ќисми намнокии ковокињо ба ях мубадал гардида зарањои минералиро сементатсия кардаанд чи номида мешавад?</w:t>
      </w:r>
    </w:p>
    <w:p w:rsidR="00B50C6D" w:rsidRPr="0029230C" w:rsidRDefault="00B50C6D" w:rsidP="00327F0F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$A) 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 Такшонї;</w:t>
      </w:r>
    </w:p>
    <w:p w:rsidR="00B50C6D" w:rsidRPr="0029230C" w:rsidRDefault="00B50C6D" w:rsidP="00327F0F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B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) </w:t>
      </w:r>
      <w:r w:rsidRPr="0029230C">
        <w:rPr>
          <w:rFonts w:ascii="Times New Roman Tj" w:hAnsi="Times New Roman Tj"/>
          <w:sz w:val="28"/>
          <w:szCs w:val="28"/>
        </w:rPr>
        <w:t>Яхбаста;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  </w:t>
      </w:r>
    </w:p>
    <w:p w:rsidR="00B50C6D" w:rsidRPr="0029230C" w:rsidRDefault="00B50C6D" w:rsidP="00327F0F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C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) Магматикї; </w:t>
      </w:r>
    </w:p>
    <w:p w:rsidR="00B50C6D" w:rsidRPr="0029230C" w:rsidRDefault="00B50C6D" w:rsidP="00327F0F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D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) Метаморфї;  </w:t>
      </w:r>
    </w:p>
    <w:p w:rsidR="00B50C6D" w:rsidRPr="0029230C" w:rsidRDefault="00B50C6D" w:rsidP="00327F0F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E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) Гранит;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@71. </w:t>
      </w:r>
    </w:p>
    <w:p w:rsidR="00B50C6D" w:rsidRPr="0029230C" w:rsidRDefault="00B50C6D" w:rsidP="00327F0F">
      <w:pPr>
        <w:spacing w:after="0" w:line="240" w:lineRule="auto"/>
        <w:jc w:val="both"/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</w:pPr>
      <w:r w:rsidRPr="0029230C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Ярч чист?</w:t>
      </w:r>
    </w:p>
    <w:p w:rsidR="00B50C6D" w:rsidRPr="0029230C" w:rsidRDefault="00B50C6D" w:rsidP="00327F0F">
      <w:pPr>
        <w:spacing w:after="0" w:line="240" w:lineRule="auto"/>
        <w:jc w:val="both"/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</w:pP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A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)  Обшавии тармањо;</w:t>
      </w:r>
    </w:p>
    <w:p w:rsidR="00B50C6D" w:rsidRPr="0029230C" w:rsidRDefault="00B50C6D" w:rsidP="00327F0F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29230C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$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B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) Бухоршавии об;</w:t>
      </w:r>
    </w:p>
    <w:p w:rsidR="00B50C6D" w:rsidRPr="0029230C" w:rsidRDefault="00B50C6D" w:rsidP="00327F0F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C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) Намнокшавии модањои аз љињати химиявї фаъол;</w:t>
      </w:r>
    </w:p>
    <w:p w:rsidR="00B50C6D" w:rsidRPr="0029230C" w:rsidRDefault="00B50C6D" w:rsidP="00327F0F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$D) 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Сементатсияи љинсњои кўњии такшонї; </w:t>
      </w:r>
    </w:p>
    <w:p w:rsidR="00B50C6D" w:rsidRPr="0029230C" w:rsidRDefault="00B50C6D" w:rsidP="00327F0F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E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) Бо ќуваи вазнинї канда шуда ба поён ѓељида фаромадани массањои калони љисмњои кўњии ќабатнок ва беќабат аз массивњои онњо;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 xml:space="preserve">@72. </w:t>
      </w:r>
    </w:p>
    <w:p w:rsidR="00B50C6D" w:rsidRPr="0029230C" w:rsidRDefault="00B50C6D" w:rsidP="00327F0F">
      <w:pPr>
        <w:spacing w:after="0" w:line="240" w:lineRule="auto"/>
        <w:jc w:val="both"/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</w:pPr>
      <w:r w:rsidRPr="0029230C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Солифлюксия чист?</w:t>
      </w:r>
    </w:p>
    <w:p w:rsidR="00B50C6D" w:rsidRPr="0029230C" w:rsidRDefault="00B50C6D" w:rsidP="00327F0F">
      <w:pPr>
        <w:spacing w:after="0" w:line="240" w:lineRule="auto"/>
        <w:jc w:val="both"/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</w:pP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A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)  Обшавии тармањо;</w:t>
      </w:r>
      <w:r w:rsidRPr="0029230C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B50C6D" w:rsidRPr="0029230C" w:rsidRDefault="00B50C6D" w:rsidP="00327F0F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29230C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$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B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) Бухоршавии об; </w:t>
      </w:r>
    </w:p>
    <w:p w:rsidR="00B50C6D" w:rsidRPr="0029230C" w:rsidRDefault="00B50C6D" w:rsidP="00327F0F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C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) Намнокшавии модањои аз љињати химиявї фаъол;</w:t>
      </w:r>
    </w:p>
    <w:p w:rsidR="00B50C6D" w:rsidRPr="0029230C" w:rsidRDefault="00B50C6D" w:rsidP="00327F0F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$D) 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Оњиста ба поён шоридани хок ва љинсњои кўњии ковок дар натиљаи об шудани њолати яхии онњо ё серобшавии онњо;</w:t>
      </w:r>
    </w:p>
    <w:p w:rsidR="00B50C6D" w:rsidRPr="0029230C" w:rsidRDefault="00B50C6D" w:rsidP="00327F0F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E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) Бо ќуваи вазнинї канда шуда ба поён ѓељида фаромадани массањои калони љисмњои кўњии ќабатнок ва беќабат аз массињои онњо;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 xml:space="preserve">@73. </w:t>
      </w:r>
    </w:p>
    <w:p w:rsidR="00B50C6D" w:rsidRPr="0029230C" w:rsidRDefault="00B50C6D" w:rsidP="00E777FB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Суффозия чист? </w:t>
      </w:r>
    </w:p>
    <w:p w:rsidR="00B50C6D" w:rsidRPr="0029230C" w:rsidRDefault="00B50C6D" w:rsidP="00E777FB">
      <w:pPr>
        <w:spacing w:after="0" w:line="240" w:lineRule="auto"/>
        <w:jc w:val="both"/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</w:pP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A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)  Обшавии тармањо;</w:t>
      </w:r>
      <w:r w:rsidRPr="0029230C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B50C6D" w:rsidRPr="0029230C" w:rsidRDefault="00B50C6D" w:rsidP="00E777FB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29230C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$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B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) Бухоршавии об; </w:t>
      </w:r>
    </w:p>
    <w:p w:rsidR="00B50C6D" w:rsidRPr="0029230C" w:rsidRDefault="00B50C6D" w:rsidP="00E777FB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C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) Намнокшавии модањои аз љињати химиявї фаъол; </w:t>
      </w:r>
    </w:p>
    <w:p w:rsidR="00B50C6D" w:rsidRPr="0029230C" w:rsidRDefault="00B50C6D" w:rsidP="00E777FB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D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) Оњиста ба поён шоридани хок ва љинсњои кўњии ковок дар натиљаи об шудани њолати яхии онњо ё серобшавии онњо; </w:t>
      </w:r>
    </w:p>
    <w:p w:rsidR="00B50C6D" w:rsidRPr="0029230C" w:rsidRDefault="00B50C6D" w:rsidP="00E777FB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E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) Шуста бурда шудани зарањои гардмонанди љинсњои кўњии ковок ба воситаи обњои зеризаминї, ки ба фурунишинии табаќањои болои оварда мерасонад;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 xml:space="preserve">@74.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>Бухоршавиро чи гуна протсес меноманд?</w:t>
      </w:r>
    </w:p>
    <w:p w:rsidR="00B50C6D" w:rsidRPr="006A401B" w:rsidRDefault="00B50C6D" w:rsidP="005173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29230C">
        <w:rPr>
          <w:rFonts w:ascii="Times New Roman Tj" w:hAnsi="Times New Roman Tj"/>
          <w:sz w:val="28"/>
          <w:szCs w:val="28"/>
        </w:rPr>
        <w:t xml:space="preserve"> баргарданда; </w:t>
      </w:r>
    </w:p>
    <w:p w:rsidR="00B50C6D" w:rsidRPr="00AE521A" w:rsidRDefault="00B50C6D" w:rsidP="005173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29230C">
        <w:rPr>
          <w:rFonts w:ascii="Times New Roman Tj" w:hAnsi="Times New Roman Tj"/>
          <w:sz w:val="28"/>
          <w:szCs w:val="28"/>
        </w:rPr>
        <w:t xml:space="preserve">гузариш; </w:t>
      </w:r>
    </w:p>
    <w:p w:rsidR="00B50C6D" w:rsidRPr="00AE521A" w:rsidRDefault="00B50C6D" w:rsidP="005173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29230C">
        <w:rPr>
          <w:rFonts w:ascii="Times New Roman Tj" w:hAnsi="Times New Roman Tj"/>
          <w:sz w:val="28"/>
          <w:szCs w:val="28"/>
        </w:rPr>
        <w:t>аќибгардї;</w:t>
      </w:r>
    </w:p>
    <w:p w:rsidR="00B50C6D" w:rsidRPr="00AE521A" w:rsidRDefault="00B50C6D" w:rsidP="005173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29230C">
        <w:rPr>
          <w:rFonts w:ascii="Times New Roman Tj" w:hAnsi="Times New Roman Tj"/>
          <w:sz w:val="28"/>
          <w:szCs w:val="28"/>
        </w:rPr>
        <w:t>барнагарданда;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чавобњо дурустанд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 xml:space="preserve">@75. </w:t>
      </w:r>
    </w:p>
    <w:p w:rsidR="00B50C6D" w:rsidRPr="0029230C" w:rsidRDefault="00B50C6D" w:rsidP="00C01CF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>Пас аз буѓшавї малекулаи об таќрибан чанд рўз дар њаво меистад?</w:t>
      </w:r>
    </w:p>
    <w:p w:rsidR="00B50C6D" w:rsidRPr="00A358C8" w:rsidRDefault="00B50C6D" w:rsidP="00C01CF0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358C8">
        <w:rPr>
          <w:rFonts w:ascii="Times New Roman Tj" w:hAnsi="Times New Roman Tj"/>
          <w:sz w:val="28"/>
          <w:szCs w:val="28"/>
          <w:lang w:val="en-US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Pr="00A358C8">
        <w:rPr>
          <w:rFonts w:ascii="Times New Roman Tj" w:hAnsi="Times New Roman Tj"/>
          <w:sz w:val="28"/>
          <w:szCs w:val="28"/>
          <w:lang w:val="en-US"/>
        </w:rPr>
        <w:t>) 10-</w:t>
      </w:r>
      <w:r w:rsidRPr="0029230C">
        <w:rPr>
          <w:rFonts w:ascii="Times New Roman Tj" w:hAnsi="Times New Roman Tj"/>
          <w:sz w:val="28"/>
          <w:szCs w:val="28"/>
        </w:rPr>
        <w:t>рўз</w:t>
      </w:r>
      <w:r w:rsidRPr="00A358C8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:rsidR="00B50C6D" w:rsidRPr="00A358C8" w:rsidRDefault="00B50C6D" w:rsidP="00C01CF0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</w:t>
      </w:r>
      <w:r w:rsidRPr="00A358C8">
        <w:rPr>
          <w:rFonts w:ascii="Times New Roman Tj" w:hAnsi="Times New Roman Tj"/>
          <w:sz w:val="28"/>
          <w:szCs w:val="28"/>
          <w:lang w:val="en-US"/>
        </w:rPr>
        <w:t>) 30-</w:t>
      </w:r>
      <w:r w:rsidRPr="0029230C">
        <w:rPr>
          <w:rFonts w:ascii="Times New Roman Tj" w:hAnsi="Times New Roman Tj"/>
          <w:sz w:val="28"/>
          <w:szCs w:val="28"/>
        </w:rPr>
        <w:t>рўз</w:t>
      </w:r>
      <w:r w:rsidRPr="00A358C8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:rsidR="00B50C6D" w:rsidRPr="00A358C8" w:rsidRDefault="00B50C6D" w:rsidP="00C01CF0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</w:t>
      </w:r>
      <w:r w:rsidRPr="00A358C8">
        <w:rPr>
          <w:rFonts w:ascii="Times New Roman Tj" w:hAnsi="Times New Roman Tj"/>
          <w:sz w:val="28"/>
          <w:szCs w:val="28"/>
          <w:lang w:val="en-US"/>
        </w:rPr>
        <w:t>) 1-</w:t>
      </w:r>
      <w:r w:rsidRPr="0029230C">
        <w:rPr>
          <w:rFonts w:ascii="Times New Roman Tj" w:hAnsi="Times New Roman Tj"/>
          <w:sz w:val="28"/>
          <w:szCs w:val="28"/>
        </w:rPr>
        <w:t>моњ</w:t>
      </w:r>
      <w:r w:rsidRPr="00A358C8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:rsidR="00B50C6D" w:rsidRPr="0029230C" w:rsidRDefault="00B50C6D" w:rsidP="00C01CF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D</w:t>
      </w:r>
      <w:r w:rsidRPr="0029230C">
        <w:rPr>
          <w:rFonts w:ascii="Times New Roman Tj" w:hAnsi="Times New Roman Tj"/>
          <w:sz w:val="28"/>
          <w:szCs w:val="28"/>
        </w:rPr>
        <w:t>) 8-рўз;</w:t>
      </w:r>
    </w:p>
    <w:p w:rsidR="00B50C6D" w:rsidRPr="0029230C" w:rsidRDefault="00B50C6D" w:rsidP="00C01CF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>
        <w:rPr>
          <w:rFonts w:ascii="Times New Roman" w:hAnsi="Times New Roman" w:cs="Times New Roman Tajik 1.0"/>
          <w:sz w:val="28"/>
          <w:szCs w:val="28"/>
          <w:lang w:val="en-US"/>
        </w:rPr>
        <w:t>E</w:t>
      </w:r>
      <w:r w:rsidRPr="0029230C">
        <w:rPr>
          <w:rFonts w:ascii="Times New Roman Tj" w:hAnsi="Times New Roman Tj" w:cs="Times New Roman Tajik 1.0"/>
          <w:sz w:val="28"/>
          <w:szCs w:val="28"/>
        </w:rPr>
        <w:t>)</w:t>
      </w:r>
      <w:r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29230C">
        <w:rPr>
          <w:rFonts w:ascii="Times New Roman Tj" w:hAnsi="Times New Roman Tj"/>
          <w:sz w:val="28"/>
          <w:szCs w:val="28"/>
        </w:rPr>
        <w:t>17-рўз</w:t>
      </w:r>
      <w:r>
        <w:rPr>
          <w:rFonts w:ascii="Times New Roman Tj" w:hAnsi="Times New Roman Tj"/>
          <w:sz w:val="28"/>
          <w:szCs w:val="28"/>
        </w:rPr>
        <w:t>;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 xml:space="preserve">@76. </w:t>
      </w:r>
    </w:p>
    <w:p w:rsidR="00B50C6D" w:rsidRPr="0029230C" w:rsidRDefault="00B50C6D" w:rsidP="003B4746">
      <w:pPr>
        <w:spacing w:after="0" w:line="240" w:lineRule="auto"/>
        <w:jc w:val="both"/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</w:pPr>
      <w:r w:rsidRPr="0029230C">
        <w:rPr>
          <w:rFonts w:ascii="Times New Roman Tj" w:hAnsi="Times New Roman Tj"/>
          <w:sz w:val="28"/>
          <w:szCs w:val="28"/>
        </w:rPr>
        <w:t xml:space="preserve"> </w:t>
      </w:r>
      <w:r w:rsidRPr="0029230C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 xml:space="preserve">Љараёни таршавии заррачањои моддаи дар оббуда чи номида мешавад? </w:t>
      </w:r>
    </w:p>
    <w:p w:rsidR="00B50C6D" w:rsidRPr="0029230C" w:rsidRDefault="00B50C6D" w:rsidP="003B4746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A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) Гидрататсия; </w:t>
      </w:r>
    </w:p>
    <w:p w:rsidR="00B50C6D" w:rsidRPr="0029230C" w:rsidRDefault="00B50C6D" w:rsidP="003B4746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B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) Оксидшавї;  </w:t>
      </w:r>
    </w:p>
    <w:p w:rsidR="00B50C6D" w:rsidRPr="0029230C" w:rsidRDefault="00B50C6D" w:rsidP="003B4746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C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) Термокарст; </w:t>
      </w:r>
    </w:p>
    <w:p w:rsidR="00B50C6D" w:rsidRPr="0029230C" w:rsidRDefault="00B50C6D" w:rsidP="003B4746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D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) Гидролиз;  </w:t>
      </w:r>
    </w:p>
    <w:p w:rsidR="00B50C6D" w:rsidRPr="0029230C" w:rsidRDefault="00B50C6D" w:rsidP="003B4746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E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) Солифлюксия;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 xml:space="preserve">@77. </w:t>
      </w:r>
    </w:p>
    <w:p w:rsidR="00B50C6D" w:rsidRPr="0029230C" w:rsidRDefault="00B50C6D" w:rsidP="003B4746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 xml:space="preserve"> </w:t>
      </w:r>
      <w:r w:rsidRPr="0029230C">
        <w:rPr>
          <w:rFonts w:ascii="Times New Roman Tj" w:hAnsi="Times New Roman Tj" w:cs="Times New Roman Tajik 1.0"/>
          <w:sz w:val="28"/>
          <w:szCs w:val="28"/>
        </w:rPr>
        <w:t>Ќонуни хатии полоиш (филтратсия) аз тарафи ки пешнињод ва кашф карда шудааст?</w:t>
      </w:r>
    </w:p>
    <w:p w:rsidR="00B50C6D" w:rsidRPr="0029230C" w:rsidRDefault="00B50C6D" w:rsidP="003B4746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Саваренский Ф.П.; </w:t>
      </w:r>
    </w:p>
    <w:p w:rsidR="00B50C6D" w:rsidRPr="0029230C" w:rsidRDefault="00B50C6D" w:rsidP="003B4746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Жуковский Н.Е.; </w:t>
      </w:r>
    </w:p>
    <w:p w:rsidR="00B50C6D" w:rsidRPr="0029230C" w:rsidRDefault="00B50C6D" w:rsidP="003B4746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>Дарси А.;</w:t>
      </w:r>
    </w:p>
    <w:p w:rsidR="00B50C6D" w:rsidRPr="0029230C" w:rsidRDefault="00B50C6D" w:rsidP="003B4746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29230C">
        <w:rPr>
          <w:rFonts w:ascii="Times New Roman Tj" w:hAnsi="Times New Roman Tj" w:cs="Times New Roman Tajik 1.0"/>
          <w:sz w:val="28"/>
          <w:szCs w:val="28"/>
        </w:rPr>
        <w:t>Павловский Н.Н.;</w:t>
      </w:r>
    </w:p>
    <w:p w:rsidR="00B50C6D" w:rsidRPr="0029230C" w:rsidRDefault="00B50C6D" w:rsidP="003B4746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Фолгер О.;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 xml:space="preserve">@78. </w:t>
      </w:r>
    </w:p>
    <w:p w:rsidR="00B50C6D" w:rsidRPr="0029230C" w:rsidRDefault="00B50C6D" w:rsidP="003B4746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Радиуси чоњ ба чанд баробар аст, агар диаметри чоњ 1,0мм бошад?</w:t>
      </w:r>
    </w:p>
    <w:p w:rsidR="00B50C6D" w:rsidRPr="0029230C" w:rsidRDefault="00B50C6D" w:rsidP="003B4746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0.1мм; </w:t>
      </w:r>
    </w:p>
    <w:p w:rsidR="00B50C6D" w:rsidRPr="0029230C" w:rsidRDefault="00B50C6D" w:rsidP="003B4746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0.25мм; </w:t>
      </w:r>
    </w:p>
    <w:p w:rsidR="00B50C6D" w:rsidRPr="0029230C" w:rsidRDefault="00B50C6D" w:rsidP="003B4746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0,5мм; </w:t>
      </w:r>
    </w:p>
    <w:p w:rsidR="00B50C6D" w:rsidRPr="0029230C" w:rsidRDefault="00B50C6D" w:rsidP="003B4746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$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) 0,05мм; </w:t>
      </w:r>
    </w:p>
    <w:p w:rsidR="00B50C6D" w:rsidRPr="0029230C" w:rsidRDefault="00B50C6D" w:rsidP="003B4746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0,2мм;</w:t>
      </w:r>
    </w:p>
    <w:p w:rsidR="00B50C6D" w:rsidRPr="0029230C" w:rsidRDefault="00B50C6D" w:rsidP="003B4746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 xml:space="preserve">@79. </w:t>
      </w:r>
    </w:p>
    <w:p w:rsidR="00B50C6D" w:rsidRPr="0029230C" w:rsidRDefault="00B50C6D" w:rsidP="003B4746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Обњои озоди  зонаи аэратсияро нишон дињед?</w:t>
      </w:r>
    </w:p>
    <w:p w:rsidR="00B50C6D" w:rsidRPr="0029230C" w:rsidRDefault="00B50C6D" w:rsidP="003B4746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Грунтї; </w:t>
      </w:r>
    </w:p>
    <w:p w:rsidR="00B50C6D" w:rsidRPr="0029230C" w:rsidRDefault="00B50C6D" w:rsidP="003B4746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>Артезианї;</w:t>
      </w:r>
    </w:p>
    <w:p w:rsidR="00B50C6D" w:rsidRPr="0029230C" w:rsidRDefault="00B50C6D" w:rsidP="003B4746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 </w:t>
      </w: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Карстї; </w:t>
      </w:r>
    </w:p>
    <w:p w:rsidR="00B50C6D" w:rsidRPr="0029230C" w:rsidRDefault="00B50C6D" w:rsidP="003B4746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$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29230C">
        <w:rPr>
          <w:rFonts w:ascii="Times New Roman Tj" w:hAnsi="Times New Roman Tj" w:cs="Times New Roman Tajik 1.0"/>
          <w:sz w:val="28"/>
          <w:szCs w:val="28"/>
        </w:rPr>
        <w:t>) Болооб (верховодка);</w:t>
      </w:r>
    </w:p>
    <w:p w:rsidR="00B50C6D" w:rsidRPr="0029230C" w:rsidRDefault="00B50C6D" w:rsidP="003B4746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 </w:t>
      </w: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Тарќишї;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 xml:space="preserve">@80. </w:t>
      </w:r>
    </w:p>
    <w:p w:rsidR="00B50C6D" w:rsidRPr="0029230C" w:rsidRDefault="00B50C6D" w:rsidP="003B4746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 xml:space="preserve"> </w:t>
      </w:r>
      <w:r w:rsidRPr="0029230C">
        <w:rPr>
          <w:rFonts w:ascii="Times New Roman Tj" w:hAnsi="Times New Roman Tj" w:cs="Times New Roman Tajik 1.0"/>
          <w:sz w:val="28"/>
          <w:szCs w:val="28"/>
        </w:rPr>
        <w:t>Чашмањои гарми фавворазананда, ки дар ноњияњои вулќонњои навамалкарда дида мешаванд,  чи ном доранд?</w:t>
      </w:r>
    </w:p>
    <w:p w:rsidR="00B50C6D" w:rsidRPr="0029230C" w:rsidRDefault="00B50C6D" w:rsidP="003B4746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Таликњо; </w:t>
      </w:r>
    </w:p>
    <w:p w:rsidR="00B50C6D" w:rsidRPr="0029230C" w:rsidRDefault="00B50C6D" w:rsidP="003B4746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Гейзерњо; </w:t>
      </w:r>
    </w:p>
    <w:p w:rsidR="00B50C6D" w:rsidRPr="0029230C" w:rsidRDefault="00B50C6D" w:rsidP="003B4746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Гидролакколитњо; </w:t>
      </w:r>
    </w:p>
    <w:p w:rsidR="00B50C6D" w:rsidRPr="0029230C" w:rsidRDefault="00B50C6D" w:rsidP="003B4746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$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29230C">
        <w:rPr>
          <w:rFonts w:ascii="Times New Roman Tj" w:hAnsi="Times New Roman Tj" w:cs="Times New Roman Tajik 1.0"/>
          <w:sz w:val="28"/>
          <w:szCs w:val="28"/>
        </w:rPr>
        <w:t>) Наледњо;</w:t>
      </w:r>
    </w:p>
    <w:p w:rsidR="00B50C6D" w:rsidRPr="0029230C" w:rsidRDefault="00B50C6D" w:rsidP="003B4746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Сифонњо;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 xml:space="preserve">@81. </w:t>
      </w:r>
    </w:p>
    <w:p w:rsidR="00B50C6D" w:rsidRPr="0029230C" w:rsidRDefault="00B50C6D" w:rsidP="003B4746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 xml:space="preserve"> Њолатњои обро дар табиат даќиќан инњо ташкил медињанд?</w:t>
      </w:r>
    </w:p>
    <w:p w:rsidR="00B50C6D" w:rsidRPr="0029230C" w:rsidRDefault="00B50C6D" w:rsidP="003B4746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29230C">
        <w:rPr>
          <w:rFonts w:ascii="Times New Roman Tj" w:hAnsi="Times New Roman Tj"/>
          <w:sz w:val="28"/>
          <w:szCs w:val="28"/>
        </w:rPr>
        <w:t xml:space="preserve"> Моеъ, хунук сард;</w:t>
      </w:r>
    </w:p>
    <w:p w:rsidR="00B50C6D" w:rsidRPr="0029230C" w:rsidRDefault="00B50C6D" w:rsidP="003B4746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29230C">
        <w:rPr>
          <w:rFonts w:ascii="Times New Roman Tj" w:hAnsi="Times New Roman Tj"/>
          <w:sz w:val="28"/>
          <w:szCs w:val="28"/>
        </w:rPr>
        <w:t xml:space="preserve">Буѓ, моеъ, сахт; </w:t>
      </w:r>
    </w:p>
    <w:p w:rsidR="00B50C6D" w:rsidRPr="0029230C" w:rsidRDefault="00B50C6D" w:rsidP="003B4746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29230C">
        <w:rPr>
          <w:rFonts w:ascii="Times New Roman Tj" w:hAnsi="Times New Roman Tj"/>
          <w:sz w:val="28"/>
          <w:szCs w:val="28"/>
        </w:rPr>
        <w:t xml:space="preserve">Гарм, сахт, хунук; </w:t>
      </w:r>
    </w:p>
    <w:p w:rsidR="00B50C6D" w:rsidRPr="0029230C" w:rsidRDefault="00B50C6D" w:rsidP="003B4746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>$</w:t>
      </w:r>
      <w:r w:rsidRPr="0029230C">
        <w:rPr>
          <w:rFonts w:ascii="Times New Roman Tj" w:hAnsi="Times New Roman Tj"/>
          <w:sz w:val="28"/>
          <w:szCs w:val="28"/>
          <w:lang w:val="en-US"/>
        </w:rPr>
        <w:t>D</w:t>
      </w:r>
      <w:r w:rsidRPr="0029230C">
        <w:rPr>
          <w:rFonts w:ascii="Times New Roman Tj" w:hAnsi="Times New Roman Tj"/>
          <w:sz w:val="28"/>
          <w:szCs w:val="28"/>
        </w:rPr>
        <w:t xml:space="preserve">) Сард, гарм, нарм; </w:t>
      </w:r>
    </w:p>
    <w:p w:rsidR="00B50C6D" w:rsidRPr="0029230C" w:rsidRDefault="00B50C6D" w:rsidP="003B4746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29230C">
        <w:rPr>
          <w:rFonts w:ascii="Times New Roman Tj" w:hAnsi="Times New Roman Tj"/>
          <w:sz w:val="28"/>
          <w:szCs w:val="28"/>
        </w:rPr>
        <w:t>Шафоф, хира, тира;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 xml:space="preserve">@82.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>Чашма чист?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29230C">
        <w:rPr>
          <w:rFonts w:ascii="Times New Roman Tj" w:hAnsi="Times New Roman Tj"/>
          <w:sz w:val="28"/>
          <w:szCs w:val="28"/>
        </w:rPr>
        <w:t xml:space="preserve"> обњои равонро чашма меноманд;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29230C">
        <w:rPr>
          <w:rFonts w:ascii="Times New Roman Tj" w:hAnsi="Times New Roman Tj"/>
          <w:sz w:val="28"/>
          <w:szCs w:val="28"/>
        </w:rPr>
        <w:t xml:space="preserve">дар њолати табии ба сатњи замин љоришаванда;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29230C">
        <w:rPr>
          <w:rFonts w:ascii="Times New Roman Tj" w:hAnsi="Times New Roman Tj"/>
          <w:sz w:val="28"/>
          <w:szCs w:val="28"/>
        </w:rPr>
        <w:t xml:space="preserve">дар њолати табии ба сатњи замин љоринашаванда;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D</w:t>
      </w:r>
      <w:r w:rsidRPr="0029230C">
        <w:rPr>
          <w:rFonts w:ascii="Times New Roman Tj" w:hAnsi="Times New Roman Tj"/>
          <w:sz w:val="28"/>
          <w:szCs w:val="28"/>
        </w:rPr>
        <w:t xml:space="preserve">) љавобњо нодуруст аст;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>
        <w:rPr>
          <w:rFonts w:ascii="Times New Roman" w:hAnsi="Times New Roman" w:cs="Times New Roman Tajik 1.0"/>
          <w:sz w:val="28"/>
          <w:szCs w:val="28"/>
          <w:lang w:val="en-US"/>
        </w:rPr>
        <w:t>E</w:t>
      </w:r>
      <w:r w:rsidRPr="0029230C">
        <w:rPr>
          <w:rFonts w:ascii="Times New Roman Tj" w:hAnsi="Times New Roman Tj" w:cs="Times New Roman Tajik 1.0"/>
          <w:sz w:val="28"/>
          <w:szCs w:val="28"/>
        </w:rPr>
        <w:t>)</w:t>
      </w:r>
      <w:r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29230C">
        <w:rPr>
          <w:rFonts w:ascii="Times New Roman Tj" w:hAnsi="Times New Roman Tj"/>
          <w:sz w:val="28"/>
          <w:szCs w:val="28"/>
        </w:rPr>
        <w:t>љавобњо дурустанд</w:t>
      </w:r>
      <w:r>
        <w:rPr>
          <w:rFonts w:ascii="Times New Roman Tj" w:hAnsi="Times New Roman Tj"/>
          <w:sz w:val="28"/>
          <w:szCs w:val="28"/>
        </w:rPr>
        <w:t>;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 xml:space="preserve">@83. </w:t>
      </w:r>
    </w:p>
    <w:p w:rsidR="00B50C6D" w:rsidRPr="0029230C" w:rsidRDefault="00B50C6D" w:rsidP="00657838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Чен кардани њарорат дар жарфњои калон бо ёрии ин њароратсанљ амалї мешавад?</w:t>
      </w:r>
    </w:p>
    <w:p w:rsidR="00B50C6D" w:rsidRPr="0029230C" w:rsidRDefault="00B50C6D" w:rsidP="0065783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Электротермометр;</w:t>
      </w:r>
    </w:p>
    <w:p w:rsidR="00B50C6D" w:rsidRPr="0029230C" w:rsidRDefault="00B50C6D" w:rsidP="0065783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Термометри «танбал»; </w:t>
      </w:r>
    </w:p>
    <w:p w:rsidR="00B50C6D" w:rsidRPr="0029230C" w:rsidRDefault="00B50C6D" w:rsidP="0065783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>Термокаротаж;</w:t>
      </w:r>
    </w:p>
    <w:p w:rsidR="00B50C6D" w:rsidRPr="0029230C" w:rsidRDefault="00B50C6D" w:rsidP="0065783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Термометри одди; </w:t>
      </w:r>
    </w:p>
    <w:p w:rsidR="00B50C6D" w:rsidRPr="0029230C" w:rsidRDefault="00B50C6D" w:rsidP="0065783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Термометри зоњирї;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 xml:space="preserve">@84. </w:t>
      </w:r>
    </w:p>
    <w:p w:rsidR="00B50C6D" w:rsidRPr="0029230C" w:rsidRDefault="00B50C6D" w:rsidP="00657838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Давраи оѓози аксбардорињои гидрогеологї чи ном дорад?</w:t>
      </w:r>
    </w:p>
    <w:p w:rsidR="00B50C6D" w:rsidRPr="0029230C" w:rsidRDefault="00B50C6D" w:rsidP="0065783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Сањрої; </w:t>
      </w:r>
    </w:p>
    <w:p w:rsidR="00B50C6D" w:rsidRPr="0029230C" w:rsidRDefault="00B50C6D" w:rsidP="0065783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Пешазсањрої; </w:t>
      </w:r>
    </w:p>
    <w:p w:rsidR="00B50C6D" w:rsidRPr="0029230C" w:rsidRDefault="00B50C6D" w:rsidP="0065783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>Камералї;</w:t>
      </w:r>
    </w:p>
    <w:p w:rsidR="00B50C6D" w:rsidRPr="0029230C" w:rsidRDefault="00B50C6D" w:rsidP="0065783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29230C">
        <w:rPr>
          <w:rFonts w:ascii="Times New Roman Tj" w:hAnsi="Times New Roman Tj" w:cs="Times New Roman Tajik 1.0"/>
          <w:sz w:val="28"/>
          <w:szCs w:val="28"/>
        </w:rPr>
        <w:t>Њисоботї;</w:t>
      </w:r>
    </w:p>
    <w:p w:rsidR="00B50C6D" w:rsidRPr="0029230C" w:rsidRDefault="00B50C6D" w:rsidP="0065783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Озмоишї;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 xml:space="preserve">@85. </w:t>
      </w:r>
    </w:p>
    <w:p w:rsidR="00B50C6D" w:rsidRPr="0029230C" w:rsidRDefault="00B50C6D" w:rsidP="00657838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Давраи хотимашавии аксбардорињои гидрогеологї чи ном дорад?</w:t>
      </w:r>
    </w:p>
    <w:p w:rsidR="00B50C6D" w:rsidRPr="0029230C" w:rsidRDefault="00B50C6D" w:rsidP="0065783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Сањрої;</w:t>
      </w:r>
    </w:p>
    <w:p w:rsidR="00B50C6D" w:rsidRPr="0029230C" w:rsidRDefault="00B50C6D" w:rsidP="0065783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>Пешазсањрої;</w:t>
      </w:r>
    </w:p>
    <w:p w:rsidR="00B50C6D" w:rsidRPr="0029230C" w:rsidRDefault="00B50C6D" w:rsidP="0065783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Камералї; </w:t>
      </w:r>
    </w:p>
    <w:p w:rsidR="00B50C6D" w:rsidRPr="0029230C" w:rsidRDefault="00B50C6D" w:rsidP="0065783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$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) Њисоботї; </w:t>
      </w:r>
    </w:p>
    <w:p w:rsidR="00B50C6D" w:rsidRPr="0029230C" w:rsidRDefault="00B50C6D" w:rsidP="0065783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Озмоишї;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 xml:space="preserve">@86. </w:t>
      </w:r>
    </w:p>
    <w:p w:rsidR="00B50C6D" w:rsidRPr="0029230C" w:rsidRDefault="00B50C6D" w:rsidP="00CC47E0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 xml:space="preserve"> </w:t>
      </w:r>
      <w:r w:rsidRPr="0029230C">
        <w:rPr>
          <w:rFonts w:ascii="Times New Roman Tj" w:hAnsi="Times New Roman Tj" w:cs="Times New Roman Tajik 1.0"/>
          <w:sz w:val="28"/>
          <w:szCs w:val="28"/>
        </w:rPr>
        <w:t>Намноккунии сунъии хок бо маќсади њосилхез намудани он чи номро мегирад?</w:t>
      </w:r>
    </w:p>
    <w:p w:rsidR="00B50C6D" w:rsidRPr="0029230C" w:rsidRDefault="00B50C6D" w:rsidP="00CC47E0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Мелиоратсия; </w:t>
      </w:r>
    </w:p>
    <w:p w:rsidR="00B50C6D" w:rsidRPr="0029230C" w:rsidRDefault="00B50C6D" w:rsidP="00CC47E0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Обёрикунї; </w:t>
      </w:r>
    </w:p>
    <w:p w:rsidR="00B50C6D" w:rsidRPr="0029230C" w:rsidRDefault="00B50C6D" w:rsidP="00CC47E0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>Дренаж;</w:t>
      </w:r>
    </w:p>
    <w:p w:rsidR="00B50C6D" w:rsidRPr="0029230C" w:rsidRDefault="00B50C6D" w:rsidP="00CC47E0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Хушксозї; </w:t>
      </w:r>
    </w:p>
    <w:p w:rsidR="00B50C6D" w:rsidRPr="0029230C" w:rsidRDefault="00B50C6D" w:rsidP="00CC47E0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Хокивазкунї;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 xml:space="preserve">@87. </w:t>
      </w:r>
    </w:p>
    <w:p w:rsidR="00B50C6D" w:rsidRPr="0029230C" w:rsidRDefault="00B50C6D" w:rsidP="00CC47E0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Њангоми тадќиќоти сохт ва истифодаи иншоотњои гидротехникї кадом намуди мушоњида аз болои рељаи обњои зеризаминї пеш бурда мешавад?</w:t>
      </w:r>
    </w:p>
    <w:p w:rsidR="00B50C6D" w:rsidRPr="0029230C" w:rsidRDefault="00B50C6D" w:rsidP="00CC47E0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Геоморфологї; </w:t>
      </w:r>
    </w:p>
    <w:p w:rsidR="00B50C6D" w:rsidRPr="0029230C" w:rsidRDefault="00B50C6D" w:rsidP="00CC47E0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Гидрогеологї; </w:t>
      </w:r>
    </w:p>
    <w:p w:rsidR="00B50C6D" w:rsidRPr="0029230C" w:rsidRDefault="00B50C6D" w:rsidP="00CC47E0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>Муњандисї-геологї;</w:t>
      </w:r>
    </w:p>
    <w:p w:rsidR="00B50C6D" w:rsidRPr="0029230C" w:rsidRDefault="00B50C6D" w:rsidP="00CC47E0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Филтратсионї; </w:t>
      </w:r>
    </w:p>
    <w:p w:rsidR="00B50C6D" w:rsidRPr="0029230C" w:rsidRDefault="00B50C6D" w:rsidP="00CC47E0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Статсионарї-гидрогеологї;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 xml:space="preserve">@88.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>Минералнокии обро бо кадом ченак ишора мекунанд?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29230C">
        <w:rPr>
          <w:rFonts w:ascii="Times New Roman Tj" w:hAnsi="Times New Roman Tj"/>
          <w:sz w:val="28"/>
          <w:szCs w:val="28"/>
        </w:rPr>
        <w:t xml:space="preserve"> метр;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29230C">
        <w:rPr>
          <w:rFonts w:ascii="Times New Roman Tj" w:hAnsi="Times New Roman Tj"/>
          <w:sz w:val="28"/>
          <w:szCs w:val="28"/>
        </w:rPr>
        <w:t>мг/л;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29230C">
        <w:rPr>
          <w:rFonts w:ascii="Times New Roman Tj" w:hAnsi="Times New Roman Tj"/>
          <w:sz w:val="28"/>
          <w:szCs w:val="28"/>
        </w:rPr>
        <w:t>литр;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29230C">
        <w:rPr>
          <w:rFonts w:ascii="Times New Roman Tj" w:hAnsi="Times New Roman Tj"/>
          <w:sz w:val="28"/>
          <w:szCs w:val="28"/>
        </w:rPr>
        <w:t>мг;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кг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 xml:space="preserve">@89.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 xml:space="preserve"> Хосиятњои физикавии обро нишон дињед?</w:t>
      </w:r>
    </w:p>
    <w:p w:rsidR="00B50C6D" w:rsidRPr="0029230C" w:rsidRDefault="00B50C6D" w:rsidP="00CC47E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29230C">
        <w:rPr>
          <w:rFonts w:ascii="Times New Roman Tj" w:hAnsi="Times New Roman Tj"/>
          <w:sz w:val="28"/>
          <w:szCs w:val="28"/>
        </w:rPr>
        <w:t xml:space="preserve"> ранг, буй, мазза, шаффофї; </w:t>
      </w:r>
    </w:p>
    <w:p w:rsidR="00B50C6D" w:rsidRPr="0029230C" w:rsidRDefault="00B50C6D" w:rsidP="00CC47E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29230C">
        <w:rPr>
          <w:rFonts w:ascii="Times New Roman Tj" w:hAnsi="Times New Roman Tj"/>
          <w:sz w:val="28"/>
          <w:szCs w:val="28"/>
        </w:rPr>
        <w:t xml:space="preserve">шиканиш, варамиш, ѓунљоиш; </w:t>
      </w:r>
    </w:p>
    <w:p w:rsidR="00B50C6D" w:rsidRPr="0029230C" w:rsidRDefault="00B50C6D" w:rsidP="00CC47E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29230C">
        <w:rPr>
          <w:rFonts w:ascii="Times New Roman Tj" w:hAnsi="Times New Roman Tj"/>
          <w:sz w:val="28"/>
          <w:szCs w:val="28"/>
        </w:rPr>
        <w:t xml:space="preserve">гейзерї, сифонї; </w:t>
      </w:r>
    </w:p>
    <w:p w:rsidR="00B50C6D" w:rsidRPr="0029230C" w:rsidRDefault="00B50C6D" w:rsidP="00CC47E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>$</w:t>
      </w:r>
      <w:r w:rsidRPr="0029230C">
        <w:rPr>
          <w:rFonts w:ascii="Times New Roman Tj" w:hAnsi="Times New Roman Tj"/>
          <w:sz w:val="28"/>
          <w:szCs w:val="28"/>
          <w:lang w:val="en-US"/>
        </w:rPr>
        <w:t>D</w:t>
      </w:r>
      <w:r w:rsidRPr="0029230C">
        <w:rPr>
          <w:rFonts w:ascii="Times New Roman Tj" w:hAnsi="Times New Roman Tj"/>
          <w:sz w:val="28"/>
          <w:szCs w:val="28"/>
        </w:rPr>
        <w:t xml:space="preserve">) мг; </w:t>
      </w:r>
    </w:p>
    <w:p w:rsidR="00B50C6D" w:rsidRPr="0029230C" w:rsidRDefault="00B50C6D" w:rsidP="00CC47E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кг, </w:t>
      </w:r>
      <w:r w:rsidRPr="0029230C">
        <w:rPr>
          <w:rFonts w:ascii="Times New Roman Tj" w:hAnsi="Times New Roman Tj"/>
          <w:sz w:val="28"/>
          <w:szCs w:val="28"/>
        </w:rPr>
        <w:t>метр, литр;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 xml:space="preserve">@90. </w:t>
      </w:r>
    </w:p>
    <w:p w:rsidR="00B50C6D" w:rsidRPr="0029230C" w:rsidRDefault="00B50C6D" w:rsidP="000A23EF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 xml:space="preserve"> </w:t>
      </w:r>
      <w:r w:rsidRPr="0029230C">
        <w:rPr>
          <w:rFonts w:ascii="Times New Roman Tj" w:hAnsi="Times New Roman Tj" w:cs="Times New Roman Tajik 1.0"/>
          <w:sz w:val="28"/>
          <w:szCs w:val="28"/>
        </w:rPr>
        <w:t>Барои муайян кардани суръати њаракати обњои зеризаминї дар кадом усул  ранг ба кор бурда мешавад?</w:t>
      </w:r>
    </w:p>
    <w:p w:rsidR="00B50C6D" w:rsidRDefault="00B50C6D" w:rsidP="000A23EF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Кимиёвї; </w:t>
      </w:r>
    </w:p>
    <w:p w:rsidR="00B50C6D" w:rsidRPr="0029230C" w:rsidRDefault="00B50C6D" w:rsidP="000A23EF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>Электролитї;</w:t>
      </w:r>
    </w:p>
    <w:p w:rsidR="00B50C6D" w:rsidRPr="0029230C" w:rsidRDefault="00B50C6D" w:rsidP="000A23EF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Колориметрї; </w:t>
      </w:r>
    </w:p>
    <w:p w:rsidR="00B50C6D" w:rsidRPr="0029230C" w:rsidRDefault="00B50C6D" w:rsidP="000A23EF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$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29230C">
        <w:rPr>
          <w:rFonts w:ascii="Times New Roman Tj" w:hAnsi="Times New Roman Tj" w:cs="Times New Roman Tajik 1.0"/>
          <w:sz w:val="28"/>
          <w:szCs w:val="28"/>
        </w:rPr>
        <w:t>) Хатњої эквипотенсиалї;</w:t>
      </w:r>
    </w:p>
    <w:p w:rsidR="00B50C6D" w:rsidRPr="0029230C" w:rsidRDefault="00B50C6D" w:rsidP="000A23EF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 </w:t>
      </w: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Физикави;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>@91.</w:t>
      </w:r>
    </w:p>
    <w:p w:rsidR="00B50C6D" w:rsidRPr="0029230C" w:rsidRDefault="00B50C6D" w:rsidP="000A23EF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Шусташавї (буридашавї)-и хок аз њисоби обњои рўизаминию зеризаминї чи ном бурда мешавад?</w:t>
      </w:r>
    </w:p>
    <w:p w:rsidR="00B50C6D" w:rsidRPr="0029230C" w:rsidRDefault="00B50C6D" w:rsidP="000A23EF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>
        <w:rPr>
          <w:rFonts w:ascii="Times New Roman" w:hAnsi="Times New Roman" w:cs="Times New Roman Tajik 1.0"/>
          <w:sz w:val="28"/>
          <w:szCs w:val="28"/>
          <w:lang w:val="en-US"/>
        </w:rPr>
        <w:t>A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Эрозия; </w:t>
      </w:r>
    </w:p>
    <w:p w:rsidR="00B50C6D" w:rsidRPr="0029230C" w:rsidRDefault="00B50C6D" w:rsidP="000A23EF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>
        <w:rPr>
          <w:rFonts w:ascii="Times New Roman" w:hAnsi="Times New Roman" w:cs="Times New Roman Tajik 1.0"/>
          <w:sz w:val="28"/>
          <w:szCs w:val="28"/>
          <w:lang w:val="en-US"/>
        </w:rPr>
        <w:t>B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Солифлюксия; </w:t>
      </w:r>
    </w:p>
    <w:p w:rsidR="00B50C6D" w:rsidRPr="0029230C" w:rsidRDefault="00B50C6D" w:rsidP="000A23EF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>
        <w:rPr>
          <w:rFonts w:ascii="Times New Roman" w:hAnsi="Times New Roman" w:cs="Times New Roman Tajik 1.0"/>
          <w:sz w:val="28"/>
          <w:szCs w:val="28"/>
          <w:lang w:val="en-US"/>
        </w:rPr>
        <w:t>C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Бодхурдашавї; </w:t>
      </w:r>
    </w:p>
    <w:p w:rsidR="00B50C6D" w:rsidRPr="0029230C" w:rsidRDefault="00B50C6D" w:rsidP="000A23EF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$</w:t>
      </w:r>
      <w:r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) Абразия; </w:t>
      </w:r>
    </w:p>
    <w:p w:rsidR="00B50C6D" w:rsidRPr="0029230C" w:rsidRDefault="00B50C6D" w:rsidP="000A23EF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>
        <w:rPr>
          <w:rFonts w:ascii="Times New Roman" w:hAnsi="Times New Roman" w:cs="Times New Roman Tajik 1.0"/>
          <w:sz w:val="28"/>
          <w:szCs w:val="28"/>
          <w:lang w:val="en-US"/>
        </w:rPr>
        <w:t>E</w:t>
      </w:r>
      <w:r w:rsidRPr="0029230C">
        <w:rPr>
          <w:rFonts w:ascii="Times New Roman Tj" w:hAnsi="Times New Roman Tj" w:cs="Times New Roman Tajik 1.0"/>
          <w:sz w:val="28"/>
          <w:szCs w:val="28"/>
        </w:rPr>
        <w:t>)</w:t>
      </w:r>
      <w:r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29230C">
        <w:rPr>
          <w:rFonts w:ascii="Times New Roman Tj" w:hAnsi="Times New Roman Tj" w:cs="Times New Roman Tajik 1.0"/>
          <w:sz w:val="28"/>
          <w:szCs w:val="28"/>
        </w:rPr>
        <w:t>Седиментатсия;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 xml:space="preserve">@92. </w:t>
      </w:r>
    </w:p>
    <w:p w:rsidR="00B50C6D" w:rsidRPr="0029230C" w:rsidRDefault="00B50C6D" w:rsidP="00461C08">
      <w:pPr>
        <w:spacing w:after="0" w:line="240" w:lineRule="auto"/>
        <w:jc w:val="both"/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</w:pPr>
      <w:r w:rsidRPr="0029230C">
        <w:rPr>
          <w:rFonts w:ascii="Times New Roman Tj" w:hAnsi="Times New Roman Tj"/>
          <w:sz w:val="28"/>
          <w:szCs w:val="28"/>
        </w:rPr>
        <w:t xml:space="preserve"> Њодисае, ки я</w:t>
      </w:r>
      <w:r w:rsidRPr="0029230C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рч ном гирифтааст, кадом аст?</w:t>
      </w:r>
    </w:p>
    <w:p w:rsidR="00B50C6D" w:rsidRPr="0029230C" w:rsidRDefault="00B50C6D" w:rsidP="00461C08">
      <w:pPr>
        <w:spacing w:after="0" w:line="240" w:lineRule="auto"/>
        <w:jc w:val="both"/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</w:pP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A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)  Обшавии тармањо;</w:t>
      </w:r>
      <w:r w:rsidRPr="0029230C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B50C6D" w:rsidRPr="0029230C" w:rsidRDefault="00B50C6D" w:rsidP="00461C08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29230C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$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B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) Бухоршавии об; </w:t>
      </w:r>
    </w:p>
    <w:p w:rsidR="00B50C6D" w:rsidRPr="0029230C" w:rsidRDefault="00B50C6D" w:rsidP="00461C08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C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) Намнокшавии модањои аз љињати химиявї фаъол; </w:t>
      </w:r>
    </w:p>
    <w:p w:rsidR="00B50C6D" w:rsidRPr="0029230C" w:rsidRDefault="00B50C6D" w:rsidP="00461C08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D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) Сементатсияи љинсњои кўњии такшонї; </w:t>
      </w:r>
    </w:p>
    <w:p w:rsidR="00B50C6D" w:rsidRPr="0029230C" w:rsidRDefault="00B50C6D" w:rsidP="00461C08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E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) Бо ќуваи вазнинї канда шуда ба поён ѓељида фаромадани массањои калони љисмњои кўњии ќабатнок ва беќабат аз массивњои онњо;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 xml:space="preserve">@93. </w:t>
      </w:r>
    </w:p>
    <w:p w:rsidR="00B50C6D" w:rsidRPr="0029230C" w:rsidRDefault="00B50C6D" w:rsidP="00461C08">
      <w:pPr>
        <w:spacing w:after="0" w:line="240" w:lineRule="auto"/>
        <w:jc w:val="both"/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</w:pPr>
      <w:r w:rsidRPr="0029230C">
        <w:rPr>
          <w:rFonts w:ascii="Times New Roman Tj" w:hAnsi="Times New Roman Tj"/>
          <w:sz w:val="28"/>
          <w:szCs w:val="28"/>
        </w:rPr>
        <w:t>Њодисае, ки с</w:t>
      </w:r>
      <w:r w:rsidRPr="0029230C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олифлюксия ном гирифтааст, кадом аст?</w:t>
      </w:r>
    </w:p>
    <w:p w:rsidR="00B50C6D" w:rsidRPr="0029230C" w:rsidRDefault="00B50C6D" w:rsidP="00461C08">
      <w:pPr>
        <w:spacing w:after="0" w:line="240" w:lineRule="auto"/>
        <w:jc w:val="both"/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</w:pP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A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) Обшавии тармањо;</w:t>
      </w:r>
      <w:r w:rsidRPr="0029230C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B50C6D" w:rsidRPr="0029230C" w:rsidRDefault="00B50C6D" w:rsidP="00461C08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29230C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$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B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) Бухоршавии об; </w:t>
      </w:r>
    </w:p>
    <w:p w:rsidR="00B50C6D" w:rsidRPr="0029230C" w:rsidRDefault="00B50C6D" w:rsidP="00461C08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C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) Намнокшавии модањои аз љињати химиявї фаъол;</w:t>
      </w:r>
    </w:p>
    <w:p w:rsidR="00B50C6D" w:rsidRPr="0029230C" w:rsidRDefault="00B50C6D" w:rsidP="00461C08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$D) 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Оњиста ба поён шоридани хок ва љинсњои кўњии ковок дар натиљаи об шудани њолати яхии онњо ё серобшавии онњо; </w:t>
      </w:r>
    </w:p>
    <w:p w:rsidR="00B50C6D" w:rsidRPr="0029230C" w:rsidRDefault="00B50C6D" w:rsidP="00461C08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E</w:t>
      </w:r>
      <w:r w:rsidRPr="0029230C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) Бо ќуваи вазнинї канда шуда ба поён ѓељида фаромадани массањои калони љисмњои кўњии ќабатнок ва беќабат аз массињои онњо;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>@94.</w:t>
      </w:r>
    </w:p>
    <w:p w:rsidR="00B50C6D" w:rsidRPr="0029230C" w:rsidRDefault="00B50C6D" w:rsidP="0085367F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Асбоби махсус барои гирифтани намуна (проба)-и об аз чоњњо ва шурфњо бо номи «Пробоотборник» аз љониби кадом олим пешнињод гардидааст?</w:t>
      </w:r>
    </w:p>
    <w:p w:rsidR="00B50C6D" w:rsidRPr="0029230C" w:rsidRDefault="00B50C6D" w:rsidP="0085367F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Алекин О.А.;</w:t>
      </w:r>
    </w:p>
    <w:p w:rsidR="00B50C6D" w:rsidRPr="0029230C" w:rsidRDefault="00B50C6D" w:rsidP="0085367F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Богомолов Г.В.; </w:t>
      </w:r>
    </w:p>
    <w:p w:rsidR="00B50C6D" w:rsidRPr="0029230C" w:rsidRDefault="00B50C6D" w:rsidP="0085367F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Симонов Е.В.; </w:t>
      </w:r>
    </w:p>
    <w:p w:rsidR="00B50C6D" w:rsidRPr="0029230C" w:rsidRDefault="00B50C6D" w:rsidP="0085367F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$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) Данов А.В.; </w:t>
      </w:r>
    </w:p>
    <w:p w:rsidR="00B50C6D" w:rsidRPr="0029230C" w:rsidRDefault="00B50C6D" w:rsidP="0085367F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Емелянов Б.И.;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>@95.</w:t>
      </w:r>
    </w:p>
    <w:p w:rsidR="00B50C6D" w:rsidRPr="0029230C" w:rsidRDefault="00B50C6D" w:rsidP="000A23EF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Таркиби дуруштии (жесткост)-и умумии обро кадом намакњо ташкил медињанд?</w:t>
      </w:r>
    </w:p>
    <w:p w:rsidR="00B50C6D" w:rsidRPr="0029230C" w:rsidRDefault="00B50C6D" w:rsidP="000A23EF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М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q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ва Са; </w:t>
      </w:r>
    </w:p>
    <w:p w:rsidR="00B50C6D" w:rsidRPr="0029230C" w:rsidRDefault="00B50C6D" w:rsidP="000A23EF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К ва 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N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а; </w:t>
      </w:r>
    </w:p>
    <w:p w:rsidR="00B50C6D" w:rsidRPr="0029230C" w:rsidRDefault="00B50C6D" w:rsidP="000A23EF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F</w:t>
      </w:r>
      <w:r w:rsidRPr="0029230C">
        <w:rPr>
          <w:rFonts w:ascii="Times New Roman Tj" w:hAnsi="Times New Roman Tj" w:cs="Times New Roman Tajik 1.0"/>
          <w:sz w:val="28"/>
          <w:szCs w:val="28"/>
        </w:rPr>
        <w:t>е ва А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I</w:t>
      </w:r>
      <w:r w:rsidRPr="0029230C">
        <w:rPr>
          <w:rFonts w:ascii="Times New Roman Tj" w:hAnsi="Times New Roman Tj" w:cs="Times New Roman Tajik 1.0"/>
          <w:sz w:val="28"/>
          <w:szCs w:val="28"/>
        </w:rPr>
        <w:t>;</w:t>
      </w:r>
    </w:p>
    <w:p w:rsidR="00B50C6D" w:rsidRPr="0029230C" w:rsidRDefault="00B50C6D" w:rsidP="000A23EF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29230C">
        <w:rPr>
          <w:rFonts w:ascii="Times New Roman Tj" w:hAnsi="Times New Roman Tj" w:cs="Times New Roman Tajik 1.0"/>
          <w:sz w:val="28"/>
          <w:szCs w:val="28"/>
        </w:rPr>
        <w:t>М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qC</w:t>
      </w:r>
      <w:r w:rsidRPr="0029230C">
        <w:rPr>
          <w:rFonts w:ascii="Times New Roman Tj" w:hAnsi="Times New Roman Tj" w:cs="Times New Roman Tajik 1.0"/>
          <w:sz w:val="28"/>
          <w:szCs w:val="28"/>
        </w:rPr>
        <w:t>О</w:t>
      </w:r>
      <w:r w:rsidRPr="0029230C">
        <w:rPr>
          <w:rFonts w:ascii="Times New Roman Tj" w:hAnsi="Times New Roman Tj" w:cs="Times New Roman Tajik 1.0"/>
          <w:sz w:val="28"/>
          <w:szCs w:val="28"/>
          <w:vertAlign w:val="subscript"/>
        </w:rPr>
        <w:t>2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; </w:t>
      </w:r>
    </w:p>
    <w:p w:rsidR="00B50C6D" w:rsidRPr="0029230C" w:rsidRDefault="00B50C6D" w:rsidP="000A23EF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Са ва 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N</w:t>
      </w:r>
      <w:r w:rsidRPr="0029230C">
        <w:rPr>
          <w:rFonts w:ascii="Times New Roman Tj" w:hAnsi="Times New Roman Tj" w:cs="Times New Roman Tajik 1.0"/>
          <w:sz w:val="28"/>
          <w:szCs w:val="28"/>
        </w:rPr>
        <w:t>а;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 xml:space="preserve">@96. </w:t>
      </w:r>
    </w:p>
    <w:p w:rsidR="00B50C6D" w:rsidRPr="0029230C" w:rsidRDefault="00B50C6D" w:rsidP="000A23EF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 xml:space="preserve"> </w:t>
      </w:r>
      <w:r w:rsidRPr="0029230C">
        <w:rPr>
          <w:rFonts w:ascii="Times New Roman Tj" w:hAnsi="Times New Roman Tj" w:cs="Times New Roman Tajik 1.0"/>
          <w:sz w:val="28"/>
          <w:szCs w:val="28"/>
        </w:rPr>
        <w:t>Хосияти обе, ки дар таркиби он намакњои калсий ва магний, инчунин дигар пайвастагињои кимиёвї дучор меоянд чї ном мегирад?</w:t>
      </w:r>
    </w:p>
    <w:p w:rsidR="00B50C6D" w:rsidRPr="0029230C" w:rsidRDefault="00B50C6D" w:rsidP="000A23EF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Тундии об; </w:t>
      </w:r>
    </w:p>
    <w:p w:rsidR="00B50C6D" w:rsidRPr="0029230C" w:rsidRDefault="00B50C6D" w:rsidP="000A23EF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Дуруштии об; </w:t>
      </w:r>
    </w:p>
    <w:p w:rsidR="00B50C6D" w:rsidRPr="0029230C" w:rsidRDefault="00B50C6D" w:rsidP="000A23EF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Туршии об; </w:t>
      </w:r>
    </w:p>
    <w:p w:rsidR="00B50C6D" w:rsidRPr="0029230C" w:rsidRDefault="00B50C6D" w:rsidP="000A23EF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$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) Пайвастагии об; </w:t>
      </w:r>
    </w:p>
    <w:p w:rsidR="00B50C6D" w:rsidRPr="0029230C" w:rsidRDefault="00B50C6D" w:rsidP="000A23EF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Њарорати об;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 xml:space="preserve">@97.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>Дар таркиби обњои зеризаминї зиёда аз чанд элементи системаи даврии Менделеев мављуд аст?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29230C">
        <w:rPr>
          <w:rFonts w:ascii="Times New Roman Tj" w:hAnsi="Times New Roman Tj"/>
          <w:sz w:val="28"/>
          <w:szCs w:val="28"/>
        </w:rPr>
        <w:t xml:space="preserve"> 10;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29230C">
        <w:rPr>
          <w:rFonts w:ascii="Times New Roman Tj" w:hAnsi="Times New Roman Tj"/>
          <w:sz w:val="28"/>
          <w:szCs w:val="28"/>
        </w:rPr>
        <w:t xml:space="preserve">60;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29230C">
        <w:rPr>
          <w:rFonts w:ascii="Times New Roman Tj" w:hAnsi="Times New Roman Tj"/>
          <w:sz w:val="28"/>
          <w:szCs w:val="28"/>
        </w:rPr>
        <w:t xml:space="preserve">100;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>$</w:t>
      </w:r>
      <w:r w:rsidRPr="0029230C">
        <w:rPr>
          <w:rFonts w:ascii="Times New Roman Tj" w:hAnsi="Times New Roman Tj"/>
          <w:sz w:val="28"/>
          <w:szCs w:val="28"/>
          <w:lang w:val="en-US"/>
        </w:rPr>
        <w:t>D</w:t>
      </w:r>
      <w:r w:rsidRPr="0029230C">
        <w:rPr>
          <w:rFonts w:ascii="Times New Roman Tj" w:hAnsi="Times New Roman Tj"/>
          <w:sz w:val="28"/>
          <w:szCs w:val="28"/>
        </w:rPr>
        <w:t xml:space="preserve">) 50;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15;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 xml:space="preserve">@98. </w:t>
      </w:r>
    </w:p>
    <w:p w:rsidR="00B50C6D" w:rsidRPr="0029230C" w:rsidRDefault="00B50C6D" w:rsidP="000A23EF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 xml:space="preserve"> </w:t>
      </w:r>
      <w:r w:rsidRPr="0029230C">
        <w:rPr>
          <w:rFonts w:ascii="Times New Roman Tj" w:hAnsi="Times New Roman Tj" w:cs="Times New Roman Tajik 1.0"/>
          <w:sz w:val="28"/>
          <w:szCs w:val="28"/>
        </w:rPr>
        <w:t>Сиркулятсияи фаъоли обњои зеризаминї дар кадом љинсњо бисёртар мўшоњида мешавад?</w:t>
      </w:r>
    </w:p>
    <w:p w:rsidR="00B50C6D" w:rsidRPr="0029230C" w:rsidRDefault="00B50C6D" w:rsidP="000A23EF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Дар  љинсњои ба шакли пўшиш хобида; </w:t>
      </w:r>
    </w:p>
    <w:p w:rsidR="00B50C6D" w:rsidRPr="0029230C" w:rsidRDefault="00B50C6D" w:rsidP="000A23EF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Дар љинсњои дунг хобида; </w:t>
      </w:r>
    </w:p>
    <w:p w:rsidR="00B50C6D" w:rsidRPr="0029230C" w:rsidRDefault="00B50C6D" w:rsidP="000A23EF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Дар љинсњои ба як самт хобида; </w:t>
      </w:r>
    </w:p>
    <w:p w:rsidR="00B50C6D" w:rsidRPr="0029230C" w:rsidRDefault="00B50C6D" w:rsidP="000A23EF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$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) Дар массивњои њаматарафагї; </w:t>
      </w:r>
    </w:p>
    <w:p w:rsidR="00B50C6D" w:rsidRPr="0029230C" w:rsidRDefault="00B50C6D" w:rsidP="000A23EF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Дар ќабати љинсњои рагупайшакли тарќишдор;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 xml:space="preserve">@99. </w:t>
      </w:r>
    </w:p>
    <w:p w:rsidR="00B50C6D" w:rsidRPr="0029230C" w:rsidRDefault="00B50C6D" w:rsidP="00E73150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Кадоме аз ин асбобњо барои чен кардани сатњи оби зеризаминї истифода мешаванд?</w:t>
      </w:r>
    </w:p>
    <w:p w:rsidR="00B50C6D" w:rsidRPr="0029230C" w:rsidRDefault="00B50C6D" w:rsidP="00E73150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Мушак (хлопушка); </w:t>
      </w:r>
    </w:p>
    <w:p w:rsidR="00B50C6D" w:rsidRPr="0029230C" w:rsidRDefault="00B50C6D" w:rsidP="00E73150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Чирчираки гидравликї; </w:t>
      </w:r>
    </w:p>
    <w:p w:rsidR="00B50C6D" w:rsidRPr="0029230C" w:rsidRDefault="00B50C6D" w:rsidP="00E73150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Рейкаи ченкунанда ва олотњои вазнин; </w:t>
      </w:r>
    </w:p>
    <w:p w:rsidR="00B50C6D" w:rsidRPr="0029230C" w:rsidRDefault="00B50C6D" w:rsidP="00E73150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$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29230C">
        <w:rPr>
          <w:rFonts w:ascii="Times New Roman Tj" w:hAnsi="Times New Roman Tj" w:cs="Times New Roman Tajik 1.0"/>
          <w:sz w:val="28"/>
          <w:szCs w:val="28"/>
        </w:rPr>
        <w:t>) Лимниграфи шинокунанда ва сифрограф;</w:t>
      </w:r>
    </w:p>
    <w:p w:rsidR="00B50C6D" w:rsidRPr="0029230C" w:rsidRDefault="00B50C6D" w:rsidP="00E73150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Њама асбобњои номбаршуда;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 xml:space="preserve">@100. </w:t>
      </w:r>
    </w:p>
    <w:p w:rsidR="00B50C6D" w:rsidRPr="0029230C" w:rsidRDefault="00B50C6D" w:rsidP="00E7315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>Аз рўи миќдори кадом нишондињандањо туришии оби зеризаминї муайян карда мешавад?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29230C">
        <w:rPr>
          <w:rFonts w:ascii="Times New Roman Tj" w:hAnsi="Times New Roman Tj"/>
          <w:sz w:val="28"/>
          <w:szCs w:val="28"/>
        </w:rPr>
        <w:t xml:space="preserve"> Н ва ОН;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29230C">
        <w:rPr>
          <w:rFonts w:ascii="Times New Roman Tj" w:hAnsi="Times New Roman Tj"/>
          <w:sz w:val="28"/>
          <w:szCs w:val="28"/>
        </w:rPr>
        <w:t xml:space="preserve">Гидроген (Н);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29230C">
        <w:rPr>
          <w:rFonts w:ascii="Times New Roman Tj" w:hAnsi="Times New Roman Tj"/>
          <w:sz w:val="28"/>
          <w:szCs w:val="28"/>
        </w:rPr>
        <w:t xml:space="preserve">Аз рўи (ОН);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>$</w:t>
      </w:r>
      <w:r w:rsidRPr="0029230C">
        <w:rPr>
          <w:rFonts w:ascii="Times New Roman Tj" w:hAnsi="Times New Roman Tj"/>
          <w:sz w:val="28"/>
          <w:szCs w:val="28"/>
          <w:lang w:val="en-US"/>
        </w:rPr>
        <w:t>D</w:t>
      </w:r>
      <w:r w:rsidRPr="0029230C">
        <w:rPr>
          <w:rFonts w:ascii="Times New Roman Tj" w:hAnsi="Times New Roman Tj"/>
          <w:sz w:val="28"/>
          <w:szCs w:val="28"/>
        </w:rPr>
        <w:t xml:space="preserve">) </w:t>
      </w:r>
      <w:r w:rsidRPr="0029230C">
        <w:rPr>
          <w:rFonts w:ascii="Times New Roman Tj" w:hAnsi="Times New Roman Tj"/>
          <w:sz w:val="28"/>
          <w:szCs w:val="28"/>
          <w:lang w:val="en-US"/>
        </w:rPr>
        <w:t>Na</w:t>
      </w:r>
      <w:r w:rsidRPr="0029230C">
        <w:rPr>
          <w:rFonts w:ascii="Times New Roman Tj" w:hAnsi="Times New Roman Tj"/>
          <w:sz w:val="28"/>
          <w:szCs w:val="28"/>
        </w:rPr>
        <w:t xml:space="preserve"> ва </w:t>
      </w:r>
      <w:r w:rsidRPr="0029230C">
        <w:rPr>
          <w:rFonts w:ascii="Times New Roman Tj" w:hAnsi="Times New Roman Tj"/>
          <w:sz w:val="28"/>
          <w:szCs w:val="28"/>
          <w:lang w:val="en-US"/>
        </w:rPr>
        <w:t>Cl</w:t>
      </w:r>
      <w:r w:rsidRPr="0029230C">
        <w:rPr>
          <w:rFonts w:ascii="Times New Roman Tj" w:hAnsi="Times New Roman Tj"/>
          <w:sz w:val="28"/>
          <w:szCs w:val="28"/>
        </w:rPr>
        <w:t xml:space="preserve">; </w:t>
      </w:r>
    </w:p>
    <w:p w:rsidR="00B50C6D" w:rsidRPr="0029230C" w:rsidRDefault="00B50C6D" w:rsidP="0051737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Fe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ва 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Al</w:t>
      </w:r>
      <w:r w:rsidRPr="0029230C">
        <w:rPr>
          <w:rFonts w:ascii="Times New Roman Tj" w:hAnsi="Times New Roman Tj" w:cs="Times New Roman Tajik 1.0"/>
          <w:sz w:val="28"/>
          <w:szCs w:val="28"/>
        </w:rPr>
        <w:t>;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 xml:space="preserve">@101.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>То 1 г/л минералнокї бар</w:t>
      </w:r>
      <w:r w:rsidRPr="0029230C">
        <w:rPr>
          <w:rFonts w:ascii="Times New Roman Tj" w:hAnsi="Times New Roman Tj"/>
          <w:sz w:val="28"/>
          <w:szCs w:val="28"/>
          <w:lang w:val="tg-Cyrl-TJ"/>
        </w:rPr>
        <w:t>о</w:t>
      </w:r>
      <w:r w:rsidRPr="0029230C">
        <w:rPr>
          <w:rFonts w:ascii="Times New Roman Tj" w:hAnsi="Times New Roman Tj"/>
          <w:sz w:val="28"/>
          <w:szCs w:val="28"/>
        </w:rPr>
        <w:t>и кадом намуди об мувофиќ аст?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29230C">
        <w:rPr>
          <w:rFonts w:ascii="Times New Roman Tj" w:hAnsi="Times New Roman Tj"/>
          <w:sz w:val="28"/>
          <w:szCs w:val="28"/>
        </w:rPr>
        <w:t xml:space="preserve">Каме шур;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29230C">
        <w:rPr>
          <w:rFonts w:ascii="Times New Roman Tj" w:hAnsi="Times New Roman Tj"/>
          <w:sz w:val="28"/>
          <w:szCs w:val="28"/>
        </w:rPr>
        <w:t xml:space="preserve">Тозаи ошомиданї;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29230C">
        <w:rPr>
          <w:rFonts w:ascii="Times New Roman Tj" w:hAnsi="Times New Roman Tj"/>
          <w:sz w:val="28"/>
          <w:szCs w:val="28"/>
        </w:rPr>
        <w:t xml:space="preserve">Шур;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D</w:t>
      </w:r>
      <w:r w:rsidRPr="0029230C">
        <w:rPr>
          <w:rFonts w:ascii="Times New Roman Tj" w:hAnsi="Times New Roman Tj"/>
          <w:sz w:val="28"/>
          <w:szCs w:val="28"/>
        </w:rPr>
        <w:t xml:space="preserve">) Аз њад зиёд шур;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>
        <w:rPr>
          <w:rFonts w:ascii="Times New Roman" w:hAnsi="Times New Roman" w:cs="Times New Roman Tajik 1.0"/>
          <w:sz w:val="28"/>
          <w:szCs w:val="28"/>
          <w:lang w:val="en-US"/>
        </w:rPr>
        <w:t>E</w:t>
      </w:r>
      <w:r w:rsidRPr="0029230C">
        <w:rPr>
          <w:rFonts w:ascii="Times New Roman Tj" w:hAnsi="Times New Roman Tj" w:cs="Times New Roman Tajik 1.0"/>
          <w:sz w:val="28"/>
          <w:szCs w:val="28"/>
        </w:rPr>
        <w:t>) Рассолњо;</w:t>
      </w:r>
    </w:p>
    <w:p w:rsidR="00B50C6D" w:rsidRPr="0029230C" w:rsidRDefault="00B50C6D" w:rsidP="0014257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>@102.</w:t>
      </w:r>
    </w:p>
    <w:p w:rsidR="00B50C6D" w:rsidRPr="0029230C" w:rsidRDefault="00B50C6D" w:rsidP="0014257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>Пас аз буѓшавї малекулаи об таќрибан чанд рўз дар њаво  љой мегиранд?</w:t>
      </w:r>
    </w:p>
    <w:p w:rsidR="00B50C6D" w:rsidRPr="00A358C8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358C8">
        <w:rPr>
          <w:rFonts w:ascii="Times New Roman Tj" w:hAnsi="Times New Roman Tj"/>
          <w:sz w:val="28"/>
          <w:szCs w:val="28"/>
          <w:lang w:val="en-US"/>
        </w:rPr>
        <w:t>$A)  10-</w:t>
      </w:r>
      <w:r w:rsidRPr="0029230C">
        <w:rPr>
          <w:rFonts w:ascii="Times New Roman Tj" w:hAnsi="Times New Roman Tj"/>
          <w:sz w:val="28"/>
          <w:szCs w:val="28"/>
        </w:rPr>
        <w:t>рўз</w:t>
      </w:r>
      <w:r w:rsidRPr="00A358C8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:rsidR="00B50C6D" w:rsidRPr="00A358C8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358C8">
        <w:rPr>
          <w:rFonts w:ascii="Times New Roman Tj" w:hAnsi="Times New Roman Tj"/>
          <w:sz w:val="28"/>
          <w:szCs w:val="28"/>
          <w:lang w:val="en-US"/>
        </w:rPr>
        <w:t>$B) 30-</w:t>
      </w:r>
      <w:r w:rsidRPr="0029230C">
        <w:rPr>
          <w:rFonts w:ascii="Times New Roman Tj" w:hAnsi="Times New Roman Tj"/>
          <w:sz w:val="28"/>
          <w:szCs w:val="28"/>
        </w:rPr>
        <w:t>рўз</w:t>
      </w:r>
      <w:r w:rsidRPr="00A358C8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:rsidR="00B50C6D" w:rsidRPr="00A358C8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358C8">
        <w:rPr>
          <w:rFonts w:ascii="Times New Roman Tj" w:hAnsi="Times New Roman Tj"/>
          <w:sz w:val="28"/>
          <w:szCs w:val="28"/>
          <w:lang w:val="en-US"/>
        </w:rPr>
        <w:t>$C) 1-</w:t>
      </w:r>
      <w:r w:rsidRPr="0029230C">
        <w:rPr>
          <w:rFonts w:ascii="Times New Roman Tj" w:hAnsi="Times New Roman Tj"/>
          <w:sz w:val="28"/>
          <w:szCs w:val="28"/>
        </w:rPr>
        <w:t>моњ</w:t>
      </w:r>
      <w:r w:rsidRPr="00A358C8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>$</w:t>
      </w:r>
      <w:r w:rsidRPr="0029230C">
        <w:rPr>
          <w:rFonts w:ascii="Times New Roman Tj" w:hAnsi="Times New Roman Tj"/>
          <w:sz w:val="28"/>
          <w:szCs w:val="28"/>
          <w:lang w:val="en-US"/>
        </w:rPr>
        <w:t>D</w:t>
      </w:r>
      <w:r w:rsidRPr="0029230C">
        <w:rPr>
          <w:rFonts w:ascii="Times New Roman Tj" w:hAnsi="Times New Roman Tj"/>
          <w:sz w:val="28"/>
          <w:szCs w:val="28"/>
        </w:rPr>
        <w:t>) 8-рўз;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/>
          <w:sz w:val="28"/>
          <w:szCs w:val="28"/>
        </w:rPr>
        <w:t>3-рўз;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 xml:space="preserve">@103.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>Обе, ки бо мурури замон њарораташ дигар мешавад чи ном дорад?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29230C">
        <w:rPr>
          <w:rFonts w:ascii="Times New Roman Tj" w:hAnsi="Times New Roman Tj"/>
          <w:sz w:val="28"/>
          <w:szCs w:val="28"/>
        </w:rPr>
        <w:t xml:space="preserve">гомотермї;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29230C">
        <w:rPr>
          <w:rFonts w:ascii="Times New Roman Tj" w:hAnsi="Times New Roman Tj"/>
          <w:sz w:val="28"/>
          <w:szCs w:val="28"/>
        </w:rPr>
        <w:t xml:space="preserve">гравитатсионї;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29230C">
        <w:rPr>
          <w:rFonts w:ascii="Times New Roman Tj" w:hAnsi="Times New Roman Tj"/>
          <w:sz w:val="28"/>
          <w:szCs w:val="28"/>
        </w:rPr>
        <w:t>гетеротермї;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29230C">
        <w:rPr>
          <w:rFonts w:ascii="Times New Roman Tj" w:hAnsi="Times New Roman Tj"/>
          <w:sz w:val="28"/>
          <w:szCs w:val="28"/>
        </w:rPr>
        <w:t xml:space="preserve">ѓайригравитатсионї;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>
        <w:rPr>
          <w:rFonts w:ascii="Times New Roman" w:hAnsi="Times New Roman" w:cs="Times New Roman Tajik 1.0"/>
          <w:sz w:val="28"/>
          <w:szCs w:val="28"/>
          <w:lang w:val="en-US"/>
        </w:rPr>
        <w:t>E</w:t>
      </w:r>
      <w:r w:rsidRPr="0029230C">
        <w:rPr>
          <w:rFonts w:ascii="Times New Roman Tj" w:hAnsi="Times New Roman Tj" w:cs="Times New Roman Tajik 1.0"/>
          <w:sz w:val="28"/>
          <w:szCs w:val="28"/>
        </w:rPr>
        <w:t>)</w:t>
      </w:r>
      <w:r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29230C">
        <w:rPr>
          <w:rFonts w:ascii="Times New Roman Tj" w:hAnsi="Times New Roman Tj"/>
          <w:sz w:val="28"/>
          <w:szCs w:val="28"/>
        </w:rPr>
        <w:t>грунтї;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 xml:space="preserve">@104. </w:t>
      </w:r>
    </w:p>
    <w:p w:rsidR="00B50C6D" w:rsidRPr="0029230C" w:rsidRDefault="00B50C6D" w:rsidP="0014257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>Обе, ки  њарораташ ба њарорати бадани инсон наздик аст кадом аст?</w:t>
      </w:r>
    </w:p>
    <w:p w:rsidR="00B50C6D" w:rsidRPr="0029230C" w:rsidRDefault="00B50C6D" w:rsidP="0014257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29230C">
        <w:rPr>
          <w:rFonts w:ascii="Times New Roman Tj" w:hAnsi="Times New Roman Tj"/>
          <w:sz w:val="28"/>
          <w:szCs w:val="28"/>
        </w:rPr>
        <w:t xml:space="preserve"> гомотермї; </w:t>
      </w:r>
    </w:p>
    <w:p w:rsidR="00B50C6D" w:rsidRPr="0029230C" w:rsidRDefault="00B50C6D" w:rsidP="0014257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29230C">
        <w:rPr>
          <w:rFonts w:ascii="Times New Roman Tj" w:hAnsi="Times New Roman Tj"/>
          <w:sz w:val="28"/>
          <w:szCs w:val="28"/>
        </w:rPr>
        <w:t xml:space="preserve">гравитатсионї; </w:t>
      </w:r>
    </w:p>
    <w:p w:rsidR="00B50C6D" w:rsidRPr="0029230C" w:rsidRDefault="00B50C6D" w:rsidP="0014257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29230C">
        <w:rPr>
          <w:rFonts w:ascii="Times New Roman Tj" w:hAnsi="Times New Roman Tj"/>
          <w:sz w:val="28"/>
          <w:szCs w:val="28"/>
        </w:rPr>
        <w:t xml:space="preserve">гетеротермї; </w:t>
      </w:r>
    </w:p>
    <w:p w:rsidR="00B50C6D" w:rsidRPr="0029230C" w:rsidRDefault="00B50C6D" w:rsidP="0014257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D</w:t>
      </w:r>
      <w:r w:rsidRPr="0029230C">
        <w:rPr>
          <w:rFonts w:ascii="Times New Roman Tj" w:hAnsi="Times New Roman Tj"/>
          <w:sz w:val="28"/>
          <w:szCs w:val="28"/>
        </w:rPr>
        <w:t xml:space="preserve">) ѓайригравитатсионї; </w:t>
      </w:r>
    </w:p>
    <w:p w:rsidR="00B50C6D" w:rsidRPr="0029230C" w:rsidRDefault="00B50C6D" w:rsidP="0014257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>
        <w:rPr>
          <w:rFonts w:ascii="Times New Roman" w:hAnsi="Times New Roman" w:cs="Times New Roman Tajik 1.0"/>
          <w:sz w:val="28"/>
          <w:szCs w:val="28"/>
          <w:lang w:val="en-US"/>
        </w:rPr>
        <w:t>E</w:t>
      </w:r>
      <w:r w:rsidRPr="0029230C">
        <w:rPr>
          <w:rFonts w:ascii="Times New Roman Tj" w:hAnsi="Times New Roman Tj" w:cs="Times New Roman Tajik 1.0"/>
          <w:sz w:val="28"/>
          <w:szCs w:val="28"/>
        </w:rPr>
        <w:t>)</w:t>
      </w:r>
      <w:r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29230C">
        <w:rPr>
          <w:rFonts w:ascii="Times New Roman Tj" w:hAnsi="Times New Roman Tj"/>
          <w:sz w:val="28"/>
          <w:szCs w:val="28"/>
        </w:rPr>
        <w:t>грунтї;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 xml:space="preserve">@105.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>Оби гидрокарбонатї кадом намуди обро мегўянд?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29230C">
        <w:rPr>
          <w:rFonts w:ascii="Times New Roman Tj" w:hAnsi="Times New Roman Tj"/>
          <w:sz w:val="28"/>
          <w:szCs w:val="28"/>
        </w:rPr>
        <w:t>катионњои ќавї зиёдтаранд;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29230C">
        <w:rPr>
          <w:rFonts w:ascii="Times New Roman Tj" w:hAnsi="Times New Roman Tj"/>
          <w:sz w:val="28"/>
          <w:szCs w:val="28"/>
        </w:rPr>
        <w:t>мувозинати анионњо ва катионњо дида мешавад;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29230C">
        <w:rPr>
          <w:rFonts w:ascii="Times New Roman Tj" w:hAnsi="Times New Roman Tj"/>
          <w:sz w:val="28"/>
          <w:szCs w:val="28"/>
        </w:rPr>
        <w:t>аниони НСО</w:t>
      </w:r>
      <w:r w:rsidRPr="0029230C">
        <w:rPr>
          <w:rFonts w:ascii="Times New Roman Tj" w:hAnsi="Times New Roman Tj"/>
          <w:sz w:val="28"/>
          <w:szCs w:val="28"/>
          <w:vertAlign w:val="subscript"/>
        </w:rPr>
        <w:t>3</w:t>
      </w:r>
      <w:r w:rsidRPr="0029230C">
        <w:rPr>
          <w:rFonts w:ascii="Times New Roman Tj" w:hAnsi="Times New Roman Tj"/>
          <w:sz w:val="28"/>
          <w:szCs w:val="28"/>
        </w:rPr>
        <w:t xml:space="preserve"> афзалиятро ташкил медињад;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29230C">
        <w:rPr>
          <w:rFonts w:ascii="Times New Roman Tj" w:hAnsi="Times New Roman Tj"/>
          <w:sz w:val="28"/>
          <w:szCs w:val="28"/>
        </w:rPr>
        <w:t>бартарияти катионњои заиф дучор меоянд;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к</w:t>
      </w:r>
      <w:r w:rsidRPr="0029230C">
        <w:rPr>
          <w:rFonts w:ascii="Times New Roman Tj" w:hAnsi="Times New Roman Tj"/>
          <w:sz w:val="28"/>
          <w:szCs w:val="28"/>
        </w:rPr>
        <w:t>атионњо нисбат ба анионњо афзалият доранд;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 xml:space="preserve">@106.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>Серобии њавзаи болооб одатан кадом фасли сол ба вуљуд меоянд?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29230C">
        <w:rPr>
          <w:rFonts w:ascii="Times New Roman Tj" w:hAnsi="Times New Roman Tj"/>
          <w:sz w:val="28"/>
          <w:szCs w:val="28"/>
        </w:rPr>
        <w:t xml:space="preserve">тирамоњу зимистон;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29230C">
        <w:rPr>
          <w:rFonts w:ascii="Times New Roman Tj" w:hAnsi="Times New Roman Tj"/>
          <w:sz w:val="28"/>
          <w:szCs w:val="28"/>
        </w:rPr>
        <w:t xml:space="preserve">бањору тобистон;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29230C">
        <w:rPr>
          <w:rFonts w:ascii="Times New Roman Tj" w:hAnsi="Times New Roman Tj"/>
          <w:sz w:val="28"/>
          <w:szCs w:val="28"/>
        </w:rPr>
        <w:t xml:space="preserve">Љавоб надорад;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>$</w:t>
      </w:r>
      <w:r w:rsidRPr="0029230C">
        <w:rPr>
          <w:rFonts w:ascii="Times New Roman Tj" w:hAnsi="Times New Roman Tj"/>
          <w:sz w:val="28"/>
          <w:szCs w:val="28"/>
          <w:lang w:val="en-US"/>
        </w:rPr>
        <w:t>D</w:t>
      </w:r>
      <w:r w:rsidRPr="0029230C">
        <w:rPr>
          <w:rFonts w:ascii="Times New Roman Tj" w:hAnsi="Times New Roman Tj"/>
          <w:sz w:val="28"/>
          <w:szCs w:val="28"/>
        </w:rPr>
        <w:t xml:space="preserve">) Љавоб нодуруст аст;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Љавобњо дурустанд;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 xml:space="preserve">@107.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>Кадом намуди обњоро обњои шур меноманд?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29230C">
        <w:rPr>
          <w:rFonts w:ascii="Times New Roman Tj" w:hAnsi="Times New Roman Tj"/>
          <w:sz w:val="28"/>
          <w:szCs w:val="28"/>
        </w:rPr>
        <w:t xml:space="preserve"> таркибаш аз 1г/л кам намак дошта;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29230C">
        <w:rPr>
          <w:rFonts w:ascii="Times New Roman Tj" w:hAnsi="Times New Roman Tj"/>
          <w:sz w:val="28"/>
          <w:szCs w:val="28"/>
        </w:rPr>
        <w:t xml:space="preserve">таркибаш аз 0,1г/л кам намак дошта;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29230C">
        <w:rPr>
          <w:rFonts w:ascii="Times New Roman Tj" w:hAnsi="Times New Roman Tj"/>
          <w:sz w:val="28"/>
          <w:szCs w:val="28"/>
        </w:rPr>
        <w:t xml:space="preserve">таркибаш аз 1г/л зиёд намак дошта;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>$</w:t>
      </w:r>
      <w:r w:rsidRPr="0029230C">
        <w:rPr>
          <w:rFonts w:ascii="Times New Roman Tj" w:hAnsi="Times New Roman Tj"/>
          <w:sz w:val="28"/>
          <w:szCs w:val="28"/>
          <w:lang w:val="en-US"/>
        </w:rPr>
        <w:t>D</w:t>
      </w:r>
      <w:r w:rsidRPr="0029230C">
        <w:rPr>
          <w:rFonts w:ascii="Times New Roman Tj" w:hAnsi="Times New Roman Tj"/>
          <w:sz w:val="28"/>
          <w:szCs w:val="28"/>
        </w:rPr>
        <w:t>) таркибаш аз 0,5г/л кам  намак дошта;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/>
          <w:sz w:val="28"/>
          <w:szCs w:val="28"/>
        </w:rPr>
        <w:t>таркибаш аз 0,8г/л кам намак дошта;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 xml:space="preserve">@108. </w:t>
      </w:r>
    </w:p>
    <w:p w:rsidR="00B50C6D" w:rsidRPr="0029230C" w:rsidRDefault="00B50C6D" w:rsidP="0014257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>Туриши оби зеризаминї аз рўи миќдори кадом нишондињандањо муайян карда мешавад?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29230C">
        <w:rPr>
          <w:rFonts w:ascii="Times New Roman Tj" w:hAnsi="Times New Roman Tj"/>
          <w:sz w:val="28"/>
          <w:szCs w:val="28"/>
        </w:rPr>
        <w:t xml:space="preserve"> Гидроген (Н);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29230C">
        <w:rPr>
          <w:rFonts w:ascii="Times New Roman Tj" w:hAnsi="Times New Roman Tj"/>
          <w:sz w:val="28"/>
          <w:szCs w:val="28"/>
        </w:rPr>
        <w:t xml:space="preserve">Н ва ОН;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29230C">
        <w:rPr>
          <w:rFonts w:ascii="Times New Roman Tj" w:hAnsi="Times New Roman Tj"/>
          <w:sz w:val="28"/>
          <w:szCs w:val="28"/>
        </w:rPr>
        <w:t xml:space="preserve">Аз рўи (ОН);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>$</w:t>
      </w:r>
      <w:r w:rsidRPr="0029230C">
        <w:rPr>
          <w:rFonts w:ascii="Times New Roman Tj" w:hAnsi="Times New Roman Tj"/>
          <w:sz w:val="28"/>
          <w:szCs w:val="28"/>
          <w:lang w:val="en-US"/>
        </w:rPr>
        <w:t>D</w:t>
      </w:r>
      <w:r w:rsidRPr="0029230C">
        <w:rPr>
          <w:rFonts w:ascii="Times New Roman Tj" w:hAnsi="Times New Roman Tj"/>
          <w:sz w:val="28"/>
          <w:szCs w:val="28"/>
        </w:rPr>
        <w:t>) Љавобњо дуруст аст;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Љавоб надорад;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 xml:space="preserve">@109.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>Обњои термалї чи гуна об мебошанд?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29230C">
        <w:rPr>
          <w:rFonts w:ascii="Times New Roman Tj" w:hAnsi="Times New Roman Tj"/>
          <w:sz w:val="28"/>
          <w:szCs w:val="28"/>
        </w:rPr>
        <w:t xml:space="preserve"> обњои зеризаминии њарораташон нисбатан паст;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29230C">
        <w:rPr>
          <w:rFonts w:ascii="Times New Roman Tj" w:hAnsi="Times New Roman Tj"/>
          <w:sz w:val="28"/>
          <w:szCs w:val="28"/>
        </w:rPr>
        <w:t xml:space="preserve">обњои шур;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29230C">
        <w:rPr>
          <w:rFonts w:ascii="Times New Roman Tj" w:hAnsi="Times New Roman Tj"/>
          <w:sz w:val="28"/>
          <w:szCs w:val="28"/>
        </w:rPr>
        <w:t>обњои зеризаминї ва ё чашмањо, ки њарораташон нисбатан баландтар аст;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29230C">
        <w:rPr>
          <w:rFonts w:ascii="Times New Roman Tj" w:hAnsi="Times New Roman Tj"/>
          <w:sz w:val="28"/>
          <w:szCs w:val="28"/>
        </w:rPr>
        <w:t>мањлули рассолњо;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>
        <w:rPr>
          <w:rFonts w:ascii="Times New Roman" w:hAnsi="Times New Roman" w:cs="Times New Roman Tajik 1.0"/>
          <w:sz w:val="28"/>
          <w:szCs w:val="28"/>
          <w:lang w:val="en-US"/>
        </w:rPr>
        <w:t>E</w:t>
      </w:r>
      <w:r w:rsidRPr="0029230C">
        <w:rPr>
          <w:rFonts w:ascii="Times New Roman Tj" w:hAnsi="Times New Roman Tj" w:cs="Times New Roman Tajik 1.0"/>
          <w:sz w:val="28"/>
          <w:szCs w:val="28"/>
        </w:rPr>
        <w:t>)</w:t>
      </w:r>
      <w:r w:rsidRPr="003D77B7">
        <w:rPr>
          <w:rFonts w:ascii="Times New Roman" w:hAnsi="Times New Roman" w:cs="Times New Roman Tajik 1.0"/>
          <w:sz w:val="28"/>
          <w:szCs w:val="28"/>
        </w:rPr>
        <w:t xml:space="preserve"> </w:t>
      </w:r>
      <w:r w:rsidRPr="0029230C">
        <w:rPr>
          <w:rFonts w:ascii="Times New Roman Tj" w:hAnsi="Times New Roman Tj"/>
          <w:sz w:val="28"/>
          <w:szCs w:val="28"/>
        </w:rPr>
        <w:t>обњои карстї;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@110.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Лимниграфи шинокунанда ва сифрограф барои чи истифода мешавад?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>барои чен кардани сатњи обњои зеризаминї;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барои чен кардани сатњи обњои рўизаминї;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барои чен кардани сатњи обњои артезианї;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$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29230C">
        <w:rPr>
          <w:rFonts w:ascii="Times New Roman Tj" w:hAnsi="Times New Roman Tj" w:cs="Times New Roman Tajik 1.0"/>
          <w:sz w:val="28"/>
          <w:szCs w:val="28"/>
        </w:rPr>
        <w:t>)  барои чен кардани минералнокии оби зеризаминї;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барои чен кардани њарорати оби зеризаминї;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 xml:space="preserve">@111.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>Обе, ки аз магмаи ибтидоии мантиявї ба тавлид меёбад чи ном дорад?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29230C">
        <w:rPr>
          <w:rFonts w:ascii="Times New Roman Tj" w:hAnsi="Times New Roman Tj"/>
          <w:sz w:val="28"/>
          <w:szCs w:val="28"/>
        </w:rPr>
        <w:t xml:space="preserve">полоишї;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29230C">
        <w:rPr>
          <w:rFonts w:ascii="Times New Roman Tj" w:hAnsi="Times New Roman Tj"/>
          <w:sz w:val="28"/>
          <w:szCs w:val="28"/>
        </w:rPr>
        <w:t xml:space="preserve">карстї;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29230C">
        <w:rPr>
          <w:rFonts w:ascii="Times New Roman Tj" w:hAnsi="Times New Roman Tj"/>
          <w:sz w:val="28"/>
          <w:szCs w:val="28"/>
        </w:rPr>
        <w:t>ювенилї;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29230C">
        <w:rPr>
          <w:rFonts w:ascii="Times New Roman Tj" w:hAnsi="Times New Roman Tj"/>
          <w:sz w:val="28"/>
          <w:szCs w:val="28"/>
        </w:rPr>
        <w:t xml:space="preserve">чоњгунавї;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/>
          <w:sz w:val="28"/>
          <w:szCs w:val="28"/>
        </w:rPr>
        <w:t>сеолитї;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 xml:space="preserve">@112.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>Чи гуна об оби гигроскопї ном мегирад?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29230C">
        <w:rPr>
          <w:rFonts w:ascii="Times New Roman Tj" w:hAnsi="Times New Roman Tj"/>
          <w:sz w:val="28"/>
          <w:szCs w:val="28"/>
        </w:rPr>
        <w:t xml:space="preserve">буѓи обе, ки аз њаво ба љинси кўњї ворид гардида онро нам месозад; </w:t>
      </w:r>
      <w:r>
        <w:rPr>
          <w:rFonts w:ascii="Times New Roman Tj" w:hAnsi="Times New Roman Tj"/>
          <w:sz w:val="28"/>
          <w:szCs w:val="28"/>
        </w:rPr>
        <w:t xml:space="preserve">$B) </w:t>
      </w:r>
      <w:r w:rsidRPr="0029230C">
        <w:rPr>
          <w:rFonts w:ascii="Times New Roman Tj" w:hAnsi="Times New Roman Tj"/>
          <w:sz w:val="28"/>
          <w:szCs w:val="28"/>
        </w:rPr>
        <w:t xml:space="preserve">рутубате, ки аз як њолат ба дигар њолат табдил ёфтааст;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29230C">
        <w:rPr>
          <w:rFonts w:ascii="Times New Roman Tj" w:hAnsi="Times New Roman Tj"/>
          <w:sz w:val="28"/>
          <w:szCs w:val="28"/>
        </w:rPr>
        <w:t>моеъе, ки ба буѓ мубаддал гардидааст;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29230C">
        <w:rPr>
          <w:rFonts w:ascii="Times New Roman Tj" w:hAnsi="Times New Roman Tj"/>
          <w:sz w:val="28"/>
          <w:szCs w:val="28"/>
        </w:rPr>
        <w:t xml:space="preserve">њавои ба дохили минерал воридгардида;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њолати сахтии об, ки ба буѓ табдил ёфтааст;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@113.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Обњои дар таркибашон унсурњои уран, радон ва иридий доштаро чи ном мебаранд ?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обњои хлоридї;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обњои гидрокарбонату натрий;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обњои радиоактивї;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$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)  обњои хлору калсий;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њама обњои номбурда;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@114.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Шакли секунљаи ифодаи таркиби химиявї аз љониби кадом олим пешнињод гардидааст?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олими фаронсавї Дарсї;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олими фаронсавї Фере;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олими рус Ломоносов;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$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) олими рус Курлов;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олими фаронсавї Мариотт;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@115.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Љадвали таснифотии ковокињои љинсњои кўњї аз љониби кадом олим тартиб дода шудааст?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олими фаронсавї Дарсї;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олими фаронсавї Фере;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олими рус Ломоносов;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$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29230C">
        <w:rPr>
          <w:rFonts w:ascii="Times New Roman Tj" w:hAnsi="Times New Roman Tj" w:cs="Times New Roman Tajik 1.0"/>
          <w:sz w:val="28"/>
          <w:szCs w:val="28"/>
        </w:rPr>
        <w:t>)  олими рус Курлов;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олими рус Саваренский;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@116.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Ќобилияти обгузаронии љинси кўњї чи ном дорад?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29230C">
        <w:rPr>
          <w:rFonts w:ascii="Times New Roman Tj" w:hAnsi="Times New Roman Tj"/>
          <w:sz w:val="28"/>
          <w:szCs w:val="28"/>
        </w:rPr>
        <w:t>обнигоњдорї;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29230C">
        <w:rPr>
          <w:rFonts w:ascii="Times New Roman Tj" w:hAnsi="Times New Roman Tj"/>
          <w:sz w:val="28"/>
          <w:szCs w:val="28"/>
        </w:rPr>
        <w:t>обѓунљоиш;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29230C">
        <w:rPr>
          <w:rFonts w:ascii="Times New Roman Tj" w:hAnsi="Times New Roman Tj"/>
          <w:sz w:val="28"/>
          <w:szCs w:val="28"/>
        </w:rPr>
        <w:t xml:space="preserve">обгузариш;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>$</w:t>
      </w:r>
      <w:r w:rsidRPr="0029230C">
        <w:rPr>
          <w:rFonts w:ascii="Times New Roman Tj" w:hAnsi="Times New Roman Tj"/>
          <w:sz w:val="28"/>
          <w:szCs w:val="28"/>
          <w:lang w:val="en-US"/>
        </w:rPr>
        <w:t>D</w:t>
      </w:r>
      <w:r w:rsidRPr="0029230C">
        <w:rPr>
          <w:rFonts w:ascii="Times New Roman Tj" w:hAnsi="Times New Roman Tj"/>
          <w:sz w:val="28"/>
          <w:szCs w:val="28"/>
        </w:rPr>
        <w:t xml:space="preserve">) обивазкунї;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29230C">
        <w:rPr>
          <w:rFonts w:ascii="Times New Roman Tj" w:hAnsi="Times New Roman Tj"/>
          <w:sz w:val="28"/>
          <w:szCs w:val="28"/>
        </w:rPr>
        <w:t>обтеладињї;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@117.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Дар таркиби обњои шур меъёри намак чи миќдор ташкил медињад?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>1-3г/л;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>10-35г/л;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>3-10г/л;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15-60г/д;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60 ва зиёда г/л;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@118.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Аз љињати њарорат обњо ба чанд навъ таќсим мешаванд?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ба 5;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ба 1;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ба 2;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$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)  ба 10;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ба 3;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@119.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Њарорати обњои термалиро ёбед?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 &lt;20</w:t>
      </w:r>
      <w:r w:rsidRPr="0029230C">
        <w:rPr>
          <w:rFonts w:ascii="Times New Roman" w:hAnsi="Times New Roman"/>
          <w:sz w:val="28"/>
          <w:szCs w:val="28"/>
          <w:vertAlign w:val="superscript"/>
        </w:rPr>
        <w:t>◦</w:t>
      </w:r>
      <w:r w:rsidRPr="0029230C">
        <w:rPr>
          <w:rFonts w:ascii="Times New Roman Tj" w:hAnsi="Times New Roman Tj" w:cs="Times New Roman Tajik 1.0"/>
          <w:sz w:val="28"/>
          <w:szCs w:val="28"/>
        </w:rPr>
        <w:t>;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>20</w:t>
      </w:r>
      <w:r w:rsidRPr="0029230C">
        <w:rPr>
          <w:rFonts w:ascii="Times New Roman" w:hAnsi="Times New Roman"/>
          <w:sz w:val="28"/>
          <w:szCs w:val="28"/>
          <w:vertAlign w:val="superscript"/>
        </w:rPr>
        <w:t>◦</w:t>
      </w:r>
      <w:r w:rsidRPr="0029230C">
        <w:rPr>
          <w:rFonts w:ascii="Times New Roman Tj" w:hAnsi="Times New Roman Tj"/>
          <w:sz w:val="28"/>
          <w:szCs w:val="28"/>
        </w:rPr>
        <w:t>-37</w:t>
      </w:r>
      <w:r w:rsidRPr="0029230C">
        <w:rPr>
          <w:rFonts w:ascii="Times New Roman" w:hAnsi="Times New Roman"/>
          <w:sz w:val="28"/>
          <w:szCs w:val="28"/>
          <w:vertAlign w:val="superscript"/>
        </w:rPr>
        <w:t>◦</w:t>
      </w:r>
      <w:r w:rsidRPr="0029230C">
        <w:rPr>
          <w:rFonts w:ascii="Times New Roman Tj" w:hAnsi="Times New Roman Tj" w:cs="Times New Roman Tajik 1.0"/>
          <w:sz w:val="28"/>
          <w:szCs w:val="28"/>
        </w:rPr>
        <w:t>;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>37</w:t>
      </w:r>
      <w:r w:rsidRPr="0029230C">
        <w:rPr>
          <w:rFonts w:ascii="Times New Roman" w:hAnsi="Times New Roman"/>
          <w:sz w:val="28"/>
          <w:szCs w:val="28"/>
          <w:vertAlign w:val="superscript"/>
        </w:rPr>
        <w:t>◦</w:t>
      </w:r>
      <w:r w:rsidRPr="0029230C">
        <w:rPr>
          <w:rFonts w:ascii="Times New Roman Tj" w:hAnsi="Times New Roman Tj"/>
          <w:sz w:val="28"/>
          <w:szCs w:val="28"/>
        </w:rPr>
        <w:t>-42</w:t>
      </w:r>
      <w:r w:rsidRPr="0029230C">
        <w:rPr>
          <w:rFonts w:ascii="Times New Roman" w:hAnsi="Times New Roman"/>
          <w:sz w:val="28"/>
          <w:szCs w:val="28"/>
          <w:vertAlign w:val="superscript"/>
        </w:rPr>
        <w:t>◦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$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29230C">
        <w:rPr>
          <w:rFonts w:ascii="Times New Roman Tj" w:hAnsi="Times New Roman Tj" w:cs="Times New Roman Tajik 1.0"/>
          <w:sz w:val="28"/>
          <w:szCs w:val="28"/>
        </w:rPr>
        <w:t>) &gt;20</w:t>
      </w:r>
      <w:r w:rsidRPr="0029230C">
        <w:rPr>
          <w:rFonts w:ascii="Times New Roman" w:hAnsi="Times New Roman"/>
          <w:sz w:val="28"/>
          <w:szCs w:val="28"/>
          <w:vertAlign w:val="superscript"/>
        </w:rPr>
        <w:t>◦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20</w:t>
      </w:r>
      <w:r w:rsidRPr="0029230C">
        <w:rPr>
          <w:rFonts w:ascii="Times New Roman" w:hAnsi="Times New Roman"/>
          <w:sz w:val="28"/>
          <w:szCs w:val="28"/>
          <w:vertAlign w:val="superscript"/>
        </w:rPr>
        <w:t>◦</w:t>
      </w:r>
      <w:r w:rsidRPr="0029230C">
        <w:rPr>
          <w:rFonts w:ascii="Times New Roman Tj" w:hAnsi="Times New Roman Tj"/>
          <w:sz w:val="28"/>
          <w:szCs w:val="28"/>
        </w:rPr>
        <w:t>-60</w:t>
      </w:r>
      <w:r w:rsidRPr="0029230C">
        <w:rPr>
          <w:rFonts w:ascii="Times New Roman" w:hAnsi="Times New Roman"/>
          <w:sz w:val="28"/>
          <w:szCs w:val="28"/>
          <w:vertAlign w:val="superscript"/>
        </w:rPr>
        <w:t>◦</w:t>
      </w:r>
      <w:r w:rsidRPr="0029230C">
        <w:rPr>
          <w:rFonts w:ascii="Times New Roman Tj" w:hAnsi="Times New Roman Tj" w:cs="Times New Roman Tajik 1.0"/>
          <w:sz w:val="28"/>
          <w:szCs w:val="28"/>
        </w:rPr>
        <w:t>;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 xml:space="preserve">@120.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>Фанни гидрогеология кадом обњоро меомўзад?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29230C">
        <w:rPr>
          <w:rFonts w:ascii="Times New Roman Tj" w:hAnsi="Times New Roman Tj"/>
          <w:sz w:val="28"/>
          <w:szCs w:val="28"/>
        </w:rPr>
        <w:t xml:space="preserve">Руизаминї;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29230C">
        <w:rPr>
          <w:rFonts w:ascii="Times New Roman Tj" w:hAnsi="Times New Roman Tj"/>
          <w:sz w:val="28"/>
          <w:szCs w:val="28"/>
        </w:rPr>
        <w:t xml:space="preserve">Зеризаминї;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29230C">
        <w:rPr>
          <w:rFonts w:ascii="Times New Roman Tj" w:hAnsi="Times New Roman Tj"/>
          <w:sz w:val="28"/>
          <w:szCs w:val="28"/>
        </w:rPr>
        <w:t xml:space="preserve">Љавобњо дурустанд;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>$</w:t>
      </w:r>
      <w:r w:rsidRPr="0029230C">
        <w:rPr>
          <w:rFonts w:ascii="Times New Roman Tj" w:hAnsi="Times New Roman Tj"/>
          <w:sz w:val="28"/>
          <w:szCs w:val="28"/>
          <w:lang w:val="en-US"/>
        </w:rPr>
        <w:t>D</w:t>
      </w:r>
      <w:r w:rsidRPr="0029230C">
        <w:rPr>
          <w:rFonts w:ascii="Times New Roman Tj" w:hAnsi="Times New Roman Tj"/>
          <w:sz w:val="28"/>
          <w:szCs w:val="28"/>
        </w:rPr>
        <w:t xml:space="preserve">) Љавобњо нодурустанд;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29230C">
        <w:rPr>
          <w:rFonts w:ascii="Times New Roman Tj" w:hAnsi="Times New Roman Tj"/>
          <w:sz w:val="28"/>
          <w:szCs w:val="28"/>
        </w:rPr>
        <w:t>Љавоб надорад;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 xml:space="preserve">@121.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>Њарорати обњои гипотермалиро нишон дињед?</w:t>
      </w:r>
    </w:p>
    <w:p w:rsidR="00B50C6D" w:rsidRPr="0029230C" w:rsidRDefault="00B50C6D" w:rsidP="00996CA5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>&lt;20</w:t>
      </w:r>
      <w:r w:rsidRPr="0029230C">
        <w:rPr>
          <w:rFonts w:ascii="Times New Roman" w:hAnsi="Times New Roman"/>
          <w:sz w:val="28"/>
          <w:szCs w:val="28"/>
          <w:vertAlign w:val="superscript"/>
        </w:rPr>
        <w:t>◦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; </w:t>
      </w:r>
    </w:p>
    <w:p w:rsidR="00B50C6D" w:rsidRPr="0029230C" w:rsidRDefault="00B50C6D" w:rsidP="00996CA5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>20</w:t>
      </w:r>
      <w:r w:rsidRPr="0029230C">
        <w:rPr>
          <w:rFonts w:ascii="Times New Roman" w:hAnsi="Times New Roman"/>
          <w:sz w:val="28"/>
          <w:szCs w:val="28"/>
          <w:vertAlign w:val="superscript"/>
        </w:rPr>
        <w:t>◦</w:t>
      </w:r>
      <w:r w:rsidRPr="0029230C">
        <w:rPr>
          <w:rFonts w:ascii="Times New Roman Tj" w:hAnsi="Times New Roman Tj"/>
          <w:sz w:val="28"/>
          <w:szCs w:val="28"/>
        </w:rPr>
        <w:t>-37</w:t>
      </w:r>
      <w:r w:rsidRPr="0029230C">
        <w:rPr>
          <w:rFonts w:ascii="Times New Roman" w:hAnsi="Times New Roman"/>
          <w:sz w:val="28"/>
          <w:szCs w:val="28"/>
          <w:vertAlign w:val="superscript"/>
        </w:rPr>
        <w:t>◦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; </w:t>
      </w:r>
    </w:p>
    <w:p w:rsidR="00B50C6D" w:rsidRPr="0029230C" w:rsidRDefault="00B50C6D" w:rsidP="00996CA5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>42</w:t>
      </w:r>
      <w:r w:rsidRPr="0029230C">
        <w:rPr>
          <w:rFonts w:ascii="Times New Roman" w:hAnsi="Times New Roman"/>
          <w:sz w:val="28"/>
          <w:szCs w:val="28"/>
          <w:vertAlign w:val="superscript"/>
        </w:rPr>
        <w:t>◦</w:t>
      </w:r>
      <w:r w:rsidRPr="0029230C">
        <w:rPr>
          <w:rFonts w:ascii="Times New Roman Tj" w:hAnsi="Times New Roman Tj"/>
          <w:sz w:val="28"/>
          <w:szCs w:val="28"/>
        </w:rPr>
        <w:t>-100</w:t>
      </w:r>
      <w:r w:rsidRPr="0029230C">
        <w:rPr>
          <w:rFonts w:ascii="Times New Roman" w:hAnsi="Times New Roman"/>
          <w:sz w:val="28"/>
          <w:szCs w:val="28"/>
          <w:vertAlign w:val="superscript"/>
        </w:rPr>
        <w:t>◦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; </w:t>
      </w:r>
    </w:p>
    <w:p w:rsidR="00B50C6D" w:rsidRPr="0029230C" w:rsidRDefault="00B50C6D" w:rsidP="00996CA5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$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29230C">
        <w:rPr>
          <w:rFonts w:ascii="Times New Roman Tj" w:hAnsi="Times New Roman Tj" w:cs="Times New Roman Tajik 1.0"/>
          <w:sz w:val="28"/>
          <w:szCs w:val="28"/>
        </w:rPr>
        <w:t>) &gt;20</w:t>
      </w:r>
      <w:r w:rsidRPr="0029230C">
        <w:rPr>
          <w:rFonts w:ascii="Times New Roman" w:hAnsi="Times New Roman"/>
          <w:sz w:val="28"/>
          <w:szCs w:val="28"/>
          <w:vertAlign w:val="superscript"/>
        </w:rPr>
        <w:t>◦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; </w:t>
      </w:r>
    </w:p>
    <w:p w:rsidR="00B50C6D" w:rsidRPr="0029230C" w:rsidRDefault="00B50C6D" w:rsidP="00996CA5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20</w:t>
      </w:r>
      <w:r w:rsidRPr="0029230C">
        <w:rPr>
          <w:rFonts w:ascii="Times New Roman" w:hAnsi="Times New Roman"/>
          <w:sz w:val="28"/>
          <w:szCs w:val="28"/>
          <w:vertAlign w:val="superscript"/>
        </w:rPr>
        <w:t>◦</w:t>
      </w:r>
      <w:r w:rsidRPr="0029230C">
        <w:rPr>
          <w:rFonts w:ascii="Times New Roman Tj" w:hAnsi="Times New Roman Tj"/>
          <w:sz w:val="28"/>
          <w:szCs w:val="28"/>
        </w:rPr>
        <w:t>-60</w:t>
      </w:r>
      <w:r w:rsidRPr="0029230C">
        <w:rPr>
          <w:rFonts w:ascii="Times New Roman" w:hAnsi="Times New Roman"/>
          <w:sz w:val="28"/>
          <w:szCs w:val="28"/>
          <w:vertAlign w:val="superscript"/>
        </w:rPr>
        <w:t>◦</w:t>
      </w:r>
      <w:r w:rsidRPr="0029230C">
        <w:rPr>
          <w:rFonts w:ascii="Times New Roman Tj" w:hAnsi="Times New Roman Tj" w:cs="Times New Roman Tajik 1.0"/>
          <w:sz w:val="28"/>
          <w:szCs w:val="28"/>
        </w:rPr>
        <w:t>;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 xml:space="preserve">@122.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>Хатњои дар харита нуќтањои баробарандозаи баландии мутлаќи сатњи обњои грунтиро пайвасткунанда чи ном доранд?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29230C">
        <w:rPr>
          <w:rFonts w:ascii="Times New Roman Tj" w:hAnsi="Times New Roman Tj"/>
          <w:sz w:val="28"/>
          <w:szCs w:val="28"/>
        </w:rPr>
        <w:t xml:space="preserve"> изолинияњо;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29230C">
        <w:rPr>
          <w:rFonts w:ascii="Times New Roman Tj" w:hAnsi="Times New Roman Tj"/>
          <w:sz w:val="28"/>
          <w:szCs w:val="28"/>
        </w:rPr>
        <w:t xml:space="preserve">изопезњо;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29230C">
        <w:rPr>
          <w:rFonts w:ascii="Times New Roman Tj" w:hAnsi="Times New Roman Tj"/>
          <w:sz w:val="28"/>
          <w:szCs w:val="28"/>
        </w:rPr>
        <w:t xml:space="preserve">гидроизопезњо;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>$</w:t>
      </w:r>
      <w:r w:rsidRPr="0029230C">
        <w:rPr>
          <w:rFonts w:ascii="Times New Roman Tj" w:hAnsi="Times New Roman Tj"/>
          <w:sz w:val="28"/>
          <w:szCs w:val="28"/>
          <w:lang w:val="en-US"/>
        </w:rPr>
        <w:t>D</w:t>
      </w:r>
      <w:r w:rsidRPr="0029230C">
        <w:rPr>
          <w:rFonts w:ascii="Times New Roman Tj" w:hAnsi="Times New Roman Tj"/>
          <w:sz w:val="28"/>
          <w:szCs w:val="28"/>
        </w:rPr>
        <w:t xml:space="preserve">) изобарњо;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гидроизогипсњо;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 xml:space="preserve">@123.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>Хатњои дар харита нуќтањои баробарандозаи баландии сатњи муќараргардидаи обњои фишордорро пайвасткунанда чи ном доранд?</w:t>
      </w:r>
    </w:p>
    <w:p w:rsidR="00B50C6D" w:rsidRPr="0029230C" w:rsidRDefault="00B50C6D" w:rsidP="000A5631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29230C">
        <w:rPr>
          <w:rFonts w:ascii="Times New Roman Tj" w:hAnsi="Times New Roman Tj"/>
          <w:sz w:val="28"/>
          <w:szCs w:val="28"/>
        </w:rPr>
        <w:t xml:space="preserve"> изолинияњо; </w:t>
      </w:r>
    </w:p>
    <w:p w:rsidR="00B50C6D" w:rsidRPr="0029230C" w:rsidRDefault="00B50C6D" w:rsidP="000A5631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29230C">
        <w:rPr>
          <w:rFonts w:ascii="Times New Roman Tj" w:hAnsi="Times New Roman Tj"/>
          <w:sz w:val="28"/>
          <w:szCs w:val="28"/>
        </w:rPr>
        <w:t xml:space="preserve">изопезњо; </w:t>
      </w:r>
    </w:p>
    <w:p w:rsidR="00B50C6D" w:rsidRPr="0029230C" w:rsidRDefault="00B50C6D" w:rsidP="000A5631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29230C">
        <w:rPr>
          <w:rFonts w:ascii="Times New Roman Tj" w:hAnsi="Times New Roman Tj"/>
          <w:sz w:val="28"/>
          <w:szCs w:val="28"/>
        </w:rPr>
        <w:t>гидроизопезњо;</w:t>
      </w:r>
    </w:p>
    <w:p w:rsidR="00B50C6D" w:rsidRPr="0029230C" w:rsidRDefault="00B50C6D" w:rsidP="000A5631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29230C">
        <w:rPr>
          <w:rFonts w:ascii="Times New Roman Tj" w:hAnsi="Times New Roman Tj"/>
          <w:sz w:val="28"/>
          <w:szCs w:val="28"/>
        </w:rPr>
        <w:t>изобарњо;</w:t>
      </w:r>
    </w:p>
    <w:p w:rsidR="00B50C6D" w:rsidRPr="0029230C" w:rsidRDefault="00B50C6D" w:rsidP="000A5631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гидроизогипсњо;</w:t>
      </w:r>
    </w:p>
    <w:p w:rsidR="00B50C6D" w:rsidRPr="0029230C" w:rsidRDefault="00B50C6D" w:rsidP="0074731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 xml:space="preserve">@124.  </w:t>
      </w:r>
    </w:p>
    <w:p w:rsidR="00B50C6D" w:rsidRPr="0029230C" w:rsidRDefault="00B50C6D" w:rsidP="0074731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>Кадом намуди индикаторњо бо истифода аз намаки ошї, хлориди амоний ва хлориди литий ба кор бурда мешаванд?</w:t>
      </w:r>
    </w:p>
    <w:p w:rsidR="00B50C6D" w:rsidRPr="0029230C" w:rsidRDefault="00B50C6D" w:rsidP="0074731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29230C">
        <w:rPr>
          <w:rFonts w:ascii="Times New Roman Tj" w:hAnsi="Times New Roman Tj"/>
          <w:sz w:val="28"/>
          <w:szCs w:val="28"/>
        </w:rPr>
        <w:t xml:space="preserve"> индикатори физикавї; </w:t>
      </w:r>
    </w:p>
    <w:p w:rsidR="00B50C6D" w:rsidRPr="0029230C" w:rsidRDefault="00B50C6D" w:rsidP="0074731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29230C">
        <w:rPr>
          <w:rFonts w:ascii="Times New Roman Tj" w:hAnsi="Times New Roman Tj"/>
          <w:sz w:val="28"/>
          <w:szCs w:val="28"/>
        </w:rPr>
        <w:t xml:space="preserve">индикатори геофизикї; </w:t>
      </w:r>
    </w:p>
    <w:p w:rsidR="00B50C6D" w:rsidRPr="0029230C" w:rsidRDefault="00B50C6D" w:rsidP="0074731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29230C">
        <w:rPr>
          <w:rFonts w:ascii="Times New Roman Tj" w:hAnsi="Times New Roman Tj"/>
          <w:sz w:val="28"/>
          <w:szCs w:val="28"/>
        </w:rPr>
        <w:t xml:space="preserve">индикатори химиявї; </w:t>
      </w:r>
    </w:p>
    <w:p w:rsidR="00B50C6D" w:rsidRPr="0029230C" w:rsidRDefault="00B50C6D" w:rsidP="0074731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>$</w:t>
      </w:r>
      <w:r w:rsidRPr="0029230C">
        <w:rPr>
          <w:rFonts w:ascii="Times New Roman Tj" w:hAnsi="Times New Roman Tj"/>
          <w:sz w:val="28"/>
          <w:szCs w:val="28"/>
          <w:lang w:val="en-US"/>
        </w:rPr>
        <w:t>D</w:t>
      </w:r>
      <w:r w:rsidRPr="0029230C">
        <w:rPr>
          <w:rFonts w:ascii="Times New Roman Tj" w:hAnsi="Times New Roman Tj"/>
          <w:sz w:val="28"/>
          <w:szCs w:val="28"/>
        </w:rPr>
        <w:t xml:space="preserve">) индикатори колититрї; </w:t>
      </w:r>
    </w:p>
    <w:p w:rsidR="00B50C6D" w:rsidRPr="0029230C" w:rsidRDefault="00B50C6D" w:rsidP="0074731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/>
          <w:sz w:val="28"/>
          <w:szCs w:val="28"/>
        </w:rPr>
        <w:t xml:space="preserve">индикатори колориметрї;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 xml:space="preserve">@125. </w:t>
      </w:r>
    </w:p>
    <w:p w:rsidR="00B50C6D" w:rsidRPr="0029230C" w:rsidRDefault="00B50C6D" w:rsidP="00ED200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>Кадом намуди индикаторњо бо истифода аз моддањои ранга ба кор бурда мешаванд?</w:t>
      </w:r>
    </w:p>
    <w:p w:rsidR="00B50C6D" w:rsidRPr="0029230C" w:rsidRDefault="00B50C6D" w:rsidP="00ED200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29230C">
        <w:rPr>
          <w:rFonts w:ascii="Times New Roman Tj" w:hAnsi="Times New Roman Tj"/>
          <w:sz w:val="28"/>
          <w:szCs w:val="28"/>
        </w:rPr>
        <w:t xml:space="preserve"> индикатори физикавї; </w:t>
      </w:r>
    </w:p>
    <w:p w:rsidR="00B50C6D" w:rsidRPr="0029230C" w:rsidRDefault="00B50C6D" w:rsidP="00ED200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29230C">
        <w:rPr>
          <w:rFonts w:ascii="Times New Roman Tj" w:hAnsi="Times New Roman Tj"/>
          <w:sz w:val="28"/>
          <w:szCs w:val="28"/>
        </w:rPr>
        <w:t xml:space="preserve">индикатори геофизикї; </w:t>
      </w:r>
    </w:p>
    <w:p w:rsidR="00B50C6D" w:rsidRPr="0029230C" w:rsidRDefault="00B50C6D" w:rsidP="00ED200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29230C">
        <w:rPr>
          <w:rFonts w:ascii="Times New Roman Tj" w:hAnsi="Times New Roman Tj"/>
          <w:sz w:val="28"/>
          <w:szCs w:val="28"/>
        </w:rPr>
        <w:t>индикатори химиявї;</w:t>
      </w:r>
    </w:p>
    <w:p w:rsidR="00B50C6D" w:rsidRPr="0029230C" w:rsidRDefault="00B50C6D" w:rsidP="00ED200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29230C">
        <w:rPr>
          <w:rFonts w:ascii="Times New Roman Tj" w:hAnsi="Times New Roman Tj"/>
          <w:sz w:val="28"/>
          <w:szCs w:val="28"/>
        </w:rPr>
        <w:t xml:space="preserve">индикатори колититрї; </w:t>
      </w:r>
    </w:p>
    <w:p w:rsidR="00B50C6D" w:rsidRPr="0029230C" w:rsidRDefault="00B50C6D" w:rsidP="00ED200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/>
          <w:sz w:val="28"/>
          <w:szCs w:val="28"/>
        </w:rPr>
        <w:t xml:space="preserve">индикатори колориметрї;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 xml:space="preserve">@126.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>Чоњњое, ки њангоми пармакунї ќабати обдор дар он пурра кушода мешавад чи ном дорад?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29230C">
        <w:rPr>
          <w:rFonts w:ascii="Times New Roman Tj" w:hAnsi="Times New Roman Tj"/>
          <w:sz w:val="28"/>
          <w:szCs w:val="28"/>
        </w:rPr>
        <w:t>чоњњои номукаммал;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29230C">
        <w:rPr>
          <w:rFonts w:ascii="Times New Roman Tj" w:hAnsi="Times New Roman Tj"/>
          <w:sz w:val="28"/>
          <w:szCs w:val="28"/>
        </w:rPr>
        <w:t>чоњњои грунтї;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29230C">
        <w:rPr>
          <w:rFonts w:ascii="Times New Roman Tj" w:hAnsi="Times New Roman Tj"/>
          <w:sz w:val="28"/>
          <w:szCs w:val="28"/>
        </w:rPr>
        <w:t xml:space="preserve">чоњњои мукаммал;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>$</w:t>
      </w:r>
      <w:r w:rsidRPr="0029230C">
        <w:rPr>
          <w:rFonts w:ascii="Times New Roman Tj" w:hAnsi="Times New Roman Tj"/>
          <w:sz w:val="28"/>
          <w:szCs w:val="28"/>
          <w:lang w:val="en-US"/>
        </w:rPr>
        <w:t>D</w:t>
      </w:r>
      <w:r w:rsidRPr="0029230C">
        <w:rPr>
          <w:rFonts w:ascii="Times New Roman Tj" w:hAnsi="Times New Roman Tj"/>
          <w:sz w:val="28"/>
          <w:szCs w:val="28"/>
        </w:rPr>
        <w:t>) чоњњои артезианї;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чоњњои карстї;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 xml:space="preserve">@127. </w:t>
      </w:r>
    </w:p>
    <w:p w:rsidR="00B50C6D" w:rsidRPr="0029230C" w:rsidRDefault="00B50C6D" w:rsidP="00B4451B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>Чоњњое, ки њангоми пармакунї ќабати обдор дар он ќисман кушода мешавад чи ном дорад?</w:t>
      </w:r>
    </w:p>
    <w:p w:rsidR="00B50C6D" w:rsidRPr="0029230C" w:rsidRDefault="00B50C6D" w:rsidP="00B4451B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29230C">
        <w:rPr>
          <w:rFonts w:ascii="Times New Roman Tj" w:hAnsi="Times New Roman Tj"/>
          <w:sz w:val="28"/>
          <w:szCs w:val="28"/>
        </w:rPr>
        <w:t xml:space="preserve">чоњњои номукаммал; </w:t>
      </w:r>
    </w:p>
    <w:p w:rsidR="00B50C6D" w:rsidRPr="0029230C" w:rsidRDefault="00B50C6D" w:rsidP="00B4451B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29230C">
        <w:rPr>
          <w:rFonts w:ascii="Times New Roman Tj" w:hAnsi="Times New Roman Tj"/>
          <w:sz w:val="28"/>
          <w:szCs w:val="28"/>
        </w:rPr>
        <w:t>чоњњои грунтї;</w:t>
      </w:r>
    </w:p>
    <w:p w:rsidR="00B50C6D" w:rsidRPr="0029230C" w:rsidRDefault="00B50C6D" w:rsidP="00B4451B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29230C">
        <w:rPr>
          <w:rFonts w:ascii="Times New Roman Tj" w:hAnsi="Times New Roman Tj"/>
          <w:sz w:val="28"/>
          <w:szCs w:val="28"/>
        </w:rPr>
        <w:t xml:space="preserve">чоњњои мукаммал; </w:t>
      </w:r>
    </w:p>
    <w:p w:rsidR="00B50C6D" w:rsidRPr="0029230C" w:rsidRDefault="00B50C6D" w:rsidP="00B4451B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>$</w:t>
      </w:r>
      <w:r w:rsidRPr="0029230C">
        <w:rPr>
          <w:rFonts w:ascii="Times New Roman Tj" w:hAnsi="Times New Roman Tj"/>
          <w:sz w:val="28"/>
          <w:szCs w:val="28"/>
          <w:lang w:val="en-US"/>
        </w:rPr>
        <w:t>D</w:t>
      </w:r>
      <w:r w:rsidRPr="0029230C">
        <w:rPr>
          <w:rFonts w:ascii="Times New Roman Tj" w:hAnsi="Times New Roman Tj"/>
          <w:sz w:val="28"/>
          <w:szCs w:val="28"/>
        </w:rPr>
        <w:t>) чоњњои артезианї;</w:t>
      </w:r>
    </w:p>
    <w:p w:rsidR="00B50C6D" w:rsidRPr="0029230C" w:rsidRDefault="00B50C6D" w:rsidP="00B4451B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чоњњои карстї;</w:t>
      </w:r>
    </w:p>
    <w:p w:rsidR="00B50C6D" w:rsidRPr="0029230C" w:rsidRDefault="00B50C6D" w:rsidP="00DE474D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@128. </w:t>
      </w:r>
    </w:p>
    <w:p w:rsidR="00B50C6D" w:rsidRPr="0029230C" w:rsidRDefault="00B50C6D" w:rsidP="00B4451B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>Чоњњое, ки њангоми пармакунї ќабати обњои фишордор кушода мешавад чи ном дорад?</w:t>
      </w:r>
    </w:p>
    <w:p w:rsidR="00B50C6D" w:rsidRPr="0029230C" w:rsidRDefault="00B50C6D" w:rsidP="00B4451B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29230C">
        <w:rPr>
          <w:rFonts w:ascii="Times New Roman Tj" w:hAnsi="Times New Roman Tj"/>
          <w:sz w:val="28"/>
          <w:szCs w:val="28"/>
        </w:rPr>
        <w:t xml:space="preserve">чоњњои номукаммал; </w:t>
      </w:r>
    </w:p>
    <w:p w:rsidR="00B50C6D" w:rsidRPr="0029230C" w:rsidRDefault="00B50C6D" w:rsidP="00B4451B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29230C">
        <w:rPr>
          <w:rFonts w:ascii="Times New Roman Tj" w:hAnsi="Times New Roman Tj"/>
          <w:sz w:val="28"/>
          <w:szCs w:val="28"/>
        </w:rPr>
        <w:t>чоњњои грунтї;</w:t>
      </w:r>
    </w:p>
    <w:p w:rsidR="00B50C6D" w:rsidRPr="0029230C" w:rsidRDefault="00B50C6D" w:rsidP="00B4451B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29230C">
        <w:rPr>
          <w:rFonts w:ascii="Times New Roman Tj" w:hAnsi="Times New Roman Tj"/>
          <w:sz w:val="28"/>
          <w:szCs w:val="28"/>
        </w:rPr>
        <w:t>чоњњои мукаммал;</w:t>
      </w:r>
    </w:p>
    <w:p w:rsidR="00B50C6D" w:rsidRPr="0029230C" w:rsidRDefault="00B50C6D" w:rsidP="00B4451B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29230C">
        <w:rPr>
          <w:rFonts w:ascii="Times New Roman Tj" w:hAnsi="Times New Roman Tj"/>
          <w:sz w:val="28"/>
          <w:szCs w:val="28"/>
        </w:rPr>
        <w:t>чоњњои артезианї;</w:t>
      </w:r>
    </w:p>
    <w:p w:rsidR="00B50C6D" w:rsidRPr="0029230C" w:rsidRDefault="00B50C6D" w:rsidP="00B4451B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чоњњои карстї;</w:t>
      </w:r>
    </w:p>
    <w:p w:rsidR="00B50C6D" w:rsidRPr="0029230C" w:rsidRDefault="00B50C6D" w:rsidP="00DE474D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@129. </w:t>
      </w:r>
    </w:p>
    <w:p w:rsidR="00B50C6D" w:rsidRPr="0029230C" w:rsidRDefault="00B50C6D" w:rsidP="00B4451B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>Чоњњое, ки њангоми пармакунї ќабати обњои бефишор кушода мешавад чи ном дорад?</w:t>
      </w:r>
    </w:p>
    <w:p w:rsidR="00B50C6D" w:rsidRPr="0029230C" w:rsidRDefault="00B50C6D" w:rsidP="00B4451B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29230C">
        <w:rPr>
          <w:rFonts w:ascii="Times New Roman Tj" w:hAnsi="Times New Roman Tj"/>
          <w:sz w:val="28"/>
          <w:szCs w:val="28"/>
        </w:rPr>
        <w:t xml:space="preserve">чоњњои номукаммал; </w:t>
      </w:r>
    </w:p>
    <w:p w:rsidR="00B50C6D" w:rsidRPr="0029230C" w:rsidRDefault="00B50C6D" w:rsidP="00B4451B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29230C">
        <w:rPr>
          <w:rFonts w:ascii="Times New Roman Tj" w:hAnsi="Times New Roman Tj"/>
          <w:sz w:val="28"/>
          <w:szCs w:val="28"/>
        </w:rPr>
        <w:t xml:space="preserve">чоњњои мукаммал; </w:t>
      </w:r>
    </w:p>
    <w:p w:rsidR="00B50C6D" w:rsidRPr="0029230C" w:rsidRDefault="00B50C6D" w:rsidP="00B4451B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29230C">
        <w:rPr>
          <w:rFonts w:ascii="Times New Roman Tj" w:hAnsi="Times New Roman Tj"/>
          <w:sz w:val="28"/>
          <w:szCs w:val="28"/>
        </w:rPr>
        <w:t>чоњњои грунтї;</w:t>
      </w:r>
    </w:p>
    <w:p w:rsidR="00B50C6D" w:rsidRPr="0029230C" w:rsidRDefault="00B50C6D" w:rsidP="00B4451B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29230C">
        <w:rPr>
          <w:rFonts w:ascii="Times New Roman Tj" w:hAnsi="Times New Roman Tj"/>
          <w:sz w:val="28"/>
          <w:szCs w:val="28"/>
        </w:rPr>
        <w:t>чоњњои артезианї;</w:t>
      </w:r>
    </w:p>
    <w:p w:rsidR="00B50C6D" w:rsidRPr="0029230C" w:rsidRDefault="00B50C6D" w:rsidP="00B4451B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чоњњои карстї;</w:t>
      </w:r>
    </w:p>
    <w:p w:rsidR="00B50C6D" w:rsidRPr="0029230C" w:rsidRDefault="00B50C6D" w:rsidP="00DE474D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@130. </w:t>
      </w:r>
    </w:p>
    <w:p w:rsidR="00B50C6D" w:rsidRPr="0029230C" w:rsidRDefault="00B50C6D" w:rsidP="00DE474D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Таносуби миќдори оби ба ќабати љинси зеризаминї воридгардида ва миќдори аз њамон ќабати обдори замин содиршударо чи ном мебаранд?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дебити об;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мувозинат (баланс)-и оби зеризаминї;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сарфи об аз зери замин;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$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) буѓшавї;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конденсатсияи оби зеризаминї;</w:t>
      </w:r>
    </w:p>
    <w:p w:rsidR="00B50C6D" w:rsidRPr="0029230C" w:rsidRDefault="00B50C6D" w:rsidP="00DE474D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@131. </w:t>
      </w:r>
    </w:p>
    <w:p w:rsidR="00B50C6D" w:rsidRPr="0029230C" w:rsidRDefault="00B50C6D" w:rsidP="00DE474D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Обњои барои истифода бакорояндаи дарёњо, кулњо, обанборњо, каналњо, бањру уќёнусњо пиряхњо, обњои зеризаминї, нами ва боришоти атмосфериро чи ном мебаранд?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оби эхтиётї;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захирањои обї;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мањсулоти обї;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$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29230C">
        <w:rPr>
          <w:rFonts w:ascii="Times New Roman Tj" w:hAnsi="Times New Roman Tj" w:cs="Times New Roman Tajik 1.0"/>
          <w:sz w:val="28"/>
          <w:szCs w:val="28"/>
        </w:rPr>
        <w:t>) нишондињандаи обї;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миќдори обї;</w:t>
      </w:r>
    </w:p>
    <w:p w:rsidR="00B50C6D" w:rsidRPr="0029230C" w:rsidRDefault="00B50C6D" w:rsidP="00DE474D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@132. </w:t>
      </w:r>
    </w:p>
    <w:p w:rsidR="00B50C6D" w:rsidRPr="0029230C" w:rsidRDefault="00B50C6D" w:rsidP="00DE474D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Оби рўизаминї ва ё зеризаминї ки тавассути иншооти дренажї аз майдон берун бароварда мешавад?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оби иктишофї;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оби зањбурї;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оби эксплуататсионї;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$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) оби захиравї;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оби иктишофї-љустуљуї;</w:t>
      </w:r>
    </w:p>
    <w:p w:rsidR="00B50C6D" w:rsidRPr="0029230C" w:rsidRDefault="00B50C6D" w:rsidP="00DE474D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@133. </w:t>
      </w:r>
    </w:p>
    <w:p w:rsidR="00B50C6D" w:rsidRPr="0029230C" w:rsidRDefault="00B50C6D" w:rsidP="00DE474D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Кадом намуди обњо реља (режим)-и устувортар доранд?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обњои грунтї;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обњои бефишор;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обњои фишордор;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$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) обњои сатњї;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обњои газдори зеризаминї;</w:t>
      </w:r>
    </w:p>
    <w:p w:rsidR="00B50C6D" w:rsidRPr="0029230C" w:rsidRDefault="00B50C6D" w:rsidP="00DE474D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@134. </w:t>
      </w:r>
    </w:p>
    <w:p w:rsidR="00B50C6D" w:rsidRPr="0029230C" w:rsidRDefault="00B50C6D" w:rsidP="00DE474D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Обњои миёни ќабатњои сахти обногузар ќарор доранд чи ном бурда мешаванд?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обњои байниќабатї;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обњои болої;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>обњои бефишор;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обњои шур;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обњои шаффоф;</w:t>
      </w:r>
    </w:p>
    <w:p w:rsidR="00B50C6D" w:rsidRPr="0029230C" w:rsidRDefault="00B50C6D" w:rsidP="00DE474D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@135. </w:t>
      </w:r>
    </w:p>
    <w:p w:rsidR="00B50C6D" w:rsidRPr="0029230C" w:rsidRDefault="00B50C6D" w:rsidP="00DE474D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Мањсули бодхурии љинсњои кўњї, ки дар љойи пайдоишашон боќї мемонанд чи ном бурда мешавад?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алювий;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элювий;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>делювий;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колювий;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эоли;</w:t>
      </w:r>
    </w:p>
    <w:p w:rsidR="00B50C6D" w:rsidRPr="0029230C" w:rsidRDefault="00B50C6D" w:rsidP="00DE474D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@136. </w:t>
      </w:r>
    </w:p>
    <w:p w:rsidR="00B50C6D" w:rsidRPr="0029230C" w:rsidRDefault="00B50C6D" w:rsidP="00DE474D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Тањшинњои дарёие, ки ба масофањои зиёди поёнобї љорї шуда ќабатњои калони навро ба вуљуд меоранд чи ном мегиранд?</w:t>
      </w:r>
    </w:p>
    <w:p w:rsidR="00B50C6D" w:rsidRPr="0029230C" w:rsidRDefault="00B50C6D" w:rsidP="00D75591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$A)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алювий;</w:t>
      </w:r>
    </w:p>
    <w:p w:rsidR="00B50C6D" w:rsidRPr="0029230C" w:rsidRDefault="00B50C6D" w:rsidP="00D75591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элювий; </w:t>
      </w:r>
    </w:p>
    <w:p w:rsidR="00B50C6D" w:rsidRPr="0029230C" w:rsidRDefault="00B50C6D" w:rsidP="00D75591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делювий; </w:t>
      </w:r>
    </w:p>
    <w:p w:rsidR="00B50C6D" w:rsidRPr="0029230C" w:rsidRDefault="00B50C6D" w:rsidP="00D75591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$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) колювий; </w:t>
      </w:r>
    </w:p>
    <w:p w:rsidR="00B50C6D" w:rsidRPr="0029230C" w:rsidRDefault="00B50C6D" w:rsidP="00D75591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эоли;</w:t>
      </w:r>
    </w:p>
    <w:p w:rsidR="00B50C6D" w:rsidRPr="0029230C" w:rsidRDefault="00B50C6D" w:rsidP="00DE474D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@137. </w:t>
      </w:r>
    </w:p>
    <w:p w:rsidR="00B50C6D" w:rsidRPr="0029230C" w:rsidRDefault="00B50C6D" w:rsidP="00DE474D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Масолењи бодхурдаи љинсњои кўњии биёбонњо, ки ба воситаи шамол оварда мешаванд чи ном бурда мешаванд?</w:t>
      </w:r>
    </w:p>
    <w:p w:rsidR="00B50C6D" w:rsidRPr="0029230C" w:rsidRDefault="00B50C6D" w:rsidP="00E4050F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алювий;</w:t>
      </w:r>
    </w:p>
    <w:p w:rsidR="00B50C6D" w:rsidRPr="0029230C" w:rsidRDefault="00B50C6D" w:rsidP="00E4050F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>эоли;</w:t>
      </w:r>
    </w:p>
    <w:p w:rsidR="00B50C6D" w:rsidRPr="0029230C" w:rsidRDefault="00B50C6D" w:rsidP="00E4050F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делювий; </w:t>
      </w:r>
    </w:p>
    <w:p w:rsidR="00B50C6D" w:rsidRPr="0029230C" w:rsidRDefault="00B50C6D" w:rsidP="00E4050F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$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) колювий; </w:t>
      </w:r>
    </w:p>
    <w:p w:rsidR="00B50C6D" w:rsidRPr="0029230C" w:rsidRDefault="00B50C6D" w:rsidP="00E4050F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элювий;</w:t>
      </w:r>
    </w:p>
    <w:p w:rsidR="00B50C6D" w:rsidRPr="0029230C" w:rsidRDefault="00B50C6D" w:rsidP="00DE474D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@138. </w:t>
      </w:r>
    </w:p>
    <w:p w:rsidR="00B50C6D" w:rsidRPr="0029230C" w:rsidRDefault="00B50C6D" w:rsidP="00DE474D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Равандњои геологию муњандисии дар ќишри замин рухдињандаро чи ном мебаранд?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муњандисї;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>эндогенї;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>экзогенї;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29230C">
        <w:rPr>
          <w:rFonts w:ascii="Times New Roman Tj" w:hAnsi="Times New Roman Tj" w:cs="Times New Roman Tajik 1.0"/>
          <w:sz w:val="28"/>
          <w:szCs w:val="28"/>
        </w:rPr>
        <w:t>кимиёвї;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биологї;</w:t>
      </w:r>
    </w:p>
    <w:p w:rsidR="00B50C6D" w:rsidRPr="0029230C" w:rsidRDefault="00B50C6D" w:rsidP="00DE474D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@139. </w:t>
      </w:r>
    </w:p>
    <w:p w:rsidR="00B50C6D" w:rsidRPr="0029230C" w:rsidRDefault="00B50C6D" w:rsidP="003F4656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Равандњои геологию муњандисии дар ќишри замин рухдињандаро чи ном мебаранд?</w:t>
      </w:r>
    </w:p>
    <w:p w:rsidR="00B50C6D" w:rsidRPr="0029230C" w:rsidRDefault="00B50C6D" w:rsidP="003F4656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экзогенї;</w:t>
      </w:r>
    </w:p>
    <w:p w:rsidR="00B50C6D" w:rsidRPr="0029230C" w:rsidRDefault="00B50C6D" w:rsidP="003F4656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>эндогенї;</w:t>
      </w:r>
    </w:p>
    <w:p w:rsidR="00B50C6D" w:rsidRPr="0029230C" w:rsidRDefault="00B50C6D" w:rsidP="003F4656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>муњандисї;</w:t>
      </w:r>
    </w:p>
    <w:p w:rsidR="00B50C6D" w:rsidRPr="0029230C" w:rsidRDefault="00B50C6D" w:rsidP="003F4656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29230C">
        <w:rPr>
          <w:rFonts w:ascii="Times New Roman Tj" w:hAnsi="Times New Roman Tj" w:cs="Times New Roman Tajik 1.0"/>
          <w:sz w:val="28"/>
          <w:szCs w:val="28"/>
        </w:rPr>
        <w:t>кимиёвї;</w:t>
      </w:r>
    </w:p>
    <w:p w:rsidR="00B50C6D" w:rsidRPr="0029230C" w:rsidRDefault="00B50C6D" w:rsidP="003F4656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биологї;</w:t>
      </w:r>
    </w:p>
    <w:p w:rsidR="00B50C6D" w:rsidRPr="0029230C" w:rsidRDefault="00B50C6D" w:rsidP="00DE474D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@140. </w:t>
      </w:r>
    </w:p>
    <w:p w:rsidR="00B50C6D" w:rsidRPr="0029230C" w:rsidRDefault="00B50C6D" w:rsidP="00DE474D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Равандњое, ки тавассути энергияи берунизаминї, асосан тавассути энергияи Офтоб рух медињанд чи ном бурда мешаванд?</w:t>
      </w:r>
    </w:p>
    <w:p w:rsidR="00B50C6D" w:rsidRPr="0029230C" w:rsidRDefault="00B50C6D" w:rsidP="003F4656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экзогенї; </w:t>
      </w:r>
    </w:p>
    <w:p w:rsidR="00B50C6D" w:rsidRPr="0029230C" w:rsidRDefault="00B50C6D" w:rsidP="003F4656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>эндогенї;</w:t>
      </w:r>
    </w:p>
    <w:p w:rsidR="00B50C6D" w:rsidRPr="0029230C" w:rsidRDefault="00B50C6D" w:rsidP="003F4656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>муњандисї;</w:t>
      </w:r>
    </w:p>
    <w:p w:rsidR="00B50C6D" w:rsidRPr="0029230C" w:rsidRDefault="00B50C6D" w:rsidP="003F4656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кимиёвї; </w:t>
      </w:r>
    </w:p>
    <w:p w:rsidR="00B50C6D" w:rsidRPr="0029230C" w:rsidRDefault="00B50C6D" w:rsidP="003F4656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биологї;</w:t>
      </w:r>
    </w:p>
    <w:p w:rsidR="00B50C6D" w:rsidRPr="0029230C" w:rsidRDefault="00B50C6D" w:rsidP="00DE474D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@141. </w:t>
      </w:r>
    </w:p>
    <w:p w:rsidR="00B50C6D" w:rsidRPr="0029230C" w:rsidRDefault="00B50C6D" w:rsidP="00DE474D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Зонае, ки дар он ковокињо ва сурохињои љинсњои кўњї аз об холї буда бо њаво банд гаштаанд, чи ном дорад?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зонаи грунтї;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>зонаи аэратсия;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зонаи карстї;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$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) зонаи серобшуда;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зонаи артезианї;</w:t>
      </w:r>
    </w:p>
    <w:p w:rsidR="00B50C6D" w:rsidRPr="0029230C" w:rsidRDefault="00B50C6D" w:rsidP="00DE474D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@142.</w:t>
      </w:r>
    </w:p>
    <w:p w:rsidR="00B50C6D" w:rsidRPr="0029230C" w:rsidRDefault="00B50C6D" w:rsidP="00DE474D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Чашмањои гарми фавворазананда аз њисоби чи ба амал меоянд?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>аз њисоби ноњияњои вулќонњои навба вуљуд омада;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>аз њисоби таликњо;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аз њисоби гидролакколитњо;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$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) аз њисоби наледњо;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аз њисоби сифонњо;</w:t>
      </w:r>
    </w:p>
    <w:p w:rsidR="00B50C6D" w:rsidRPr="0029230C" w:rsidRDefault="00B50C6D" w:rsidP="00DE474D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@143. </w:t>
      </w:r>
    </w:p>
    <w:p w:rsidR="00B50C6D" w:rsidRPr="0029230C" w:rsidRDefault="00B50C6D" w:rsidP="00DE474D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Сабаби баромади чашмањои боло љоришаванда чи шуда метавонанд?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кафишњо ва обњои артезианї;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тарќишњо ва обњои грунтї;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>обњои грунтї ва сурохињои љинсњои кўњї;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кафишњо ва болообњо;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тарќишњо ва болообњо;</w:t>
      </w:r>
    </w:p>
    <w:p w:rsidR="00B50C6D" w:rsidRPr="0029230C" w:rsidRDefault="00B50C6D" w:rsidP="00DE474D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@144. </w:t>
      </w:r>
    </w:p>
    <w:p w:rsidR="00B50C6D" w:rsidRPr="0029230C" w:rsidRDefault="00B50C6D" w:rsidP="00DE474D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Иншоотњое, ки барои баровардани обњои зеризаминї аз љинсњои обдор истифода мешаванд кадом аст?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>иншоотњои захиравї;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иншоотњои идоравї;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иншоотњои обанборї;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$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) иншоотњои мушоњидавї;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иншоотњои эксплуататсионї;</w:t>
      </w:r>
    </w:p>
    <w:p w:rsidR="00B50C6D" w:rsidRPr="0029230C" w:rsidRDefault="00B50C6D" w:rsidP="00DE474D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@145. </w:t>
      </w:r>
    </w:p>
    <w:p w:rsidR="00B50C6D" w:rsidRPr="0029230C" w:rsidRDefault="00B50C6D" w:rsidP="00DE474D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Намудњои асосии об аз рўи хобиш кадомњоянд?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>карстї, грунтї, полоишї;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болооб, грунтї, артезианї;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>артезианї, карстї, маъданї;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алювиалї, грунтї, полоишї;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полоишї, болооб, фишорнок;</w:t>
      </w:r>
    </w:p>
    <w:p w:rsidR="00B50C6D" w:rsidRPr="0029230C" w:rsidRDefault="00B50C6D" w:rsidP="00DE474D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@146. </w:t>
      </w:r>
    </w:p>
    <w:p w:rsidR="00B50C6D" w:rsidRPr="0029230C" w:rsidRDefault="00B50C6D" w:rsidP="00DE474D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Дар таснифоти Алекин О.А.кадом навъи таркиби кимиёвии обњои зеризаминї ба эътибор гирифта шудаанд?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>натригї, сульфатї, карбонатї;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>гидросулфатї, гидрокарбонатї, гидронатригї;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кабонатї, магнийгї, натригї;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$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29230C">
        <w:rPr>
          <w:rFonts w:ascii="Times New Roman Tj" w:hAnsi="Times New Roman Tj" w:cs="Times New Roman Tajik 1.0"/>
          <w:sz w:val="28"/>
          <w:szCs w:val="28"/>
        </w:rPr>
        <w:t>) гидрокарбонатї, сулфатї, хлоридї;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сулфатї, хлоридї, калийгї;</w:t>
      </w:r>
    </w:p>
    <w:p w:rsidR="00B50C6D" w:rsidRPr="0029230C" w:rsidRDefault="00B50C6D" w:rsidP="00DE474D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@147. </w:t>
      </w:r>
    </w:p>
    <w:p w:rsidR="00B50C6D" w:rsidRPr="0029230C" w:rsidRDefault="00B50C6D" w:rsidP="00DE474D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Дараљаи њарорати обњои хунук кадом аст?</w:t>
      </w:r>
    </w:p>
    <w:p w:rsidR="00B50C6D" w:rsidRPr="0029230C" w:rsidRDefault="00B50C6D" w:rsidP="00C14F2B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bookmarkStart w:id="0" w:name="_GoBack"/>
      <w:bookmarkEnd w:id="0"/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 &gt;20</w:t>
      </w:r>
      <w:r w:rsidRPr="0029230C">
        <w:rPr>
          <w:rFonts w:ascii="Times New Roman" w:hAnsi="Times New Roman"/>
          <w:sz w:val="28"/>
          <w:szCs w:val="28"/>
          <w:vertAlign w:val="superscript"/>
        </w:rPr>
        <w:t>◦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; </w:t>
      </w:r>
    </w:p>
    <w:p w:rsidR="00B50C6D" w:rsidRPr="0029230C" w:rsidRDefault="00B50C6D" w:rsidP="00C14F2B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>20</w:t>
      </w:r>
      <w:r w:rsidRPr="0029230C">
        <w:rPr>
          <w:rFonts w:ascii="Times New Roman" w:hAnsi="Times New Roman"/>
          <w:sz w:val="28"/>
          <w:szCs w:val="28"/>
          <w:vertAlign w:val="superscript"/>
        </w:rPr>
        <w:t>◦</w:t>
      </w:r>
      <w:r w:rsidRPr="0029230C">
        <w:rPr>
          <w:rFonts w:ascii="Times New Roman Tj" w:hAnsi="Times New Roman Tj"/>
          <w:sz w:val="28"/>
          <w:szCs w:val="28"/>
        </w:rPr>
        <w:t>-37</w:t>
      </w:r>
      <w:r w:rsidRPr="0029230C">
        <w:rPr>
          <w:rFonts w:ascii="Times New Roman" w:hAnsi="Times New Roman"/>
          <w:sz w:val="28"/>
          <w:szCs w:val="28"/>
          <w:vertAlign w:val="superscript"/>
        </w:rPr>
        <w:t>◦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; </w:t>
      </w:r>
    </w:p>
    <w:p w:rsidR="00B50C6D" w:rsidRPr="0029230C" w:rsidRDefault="00B50C6D" w:rsidP="00C14F2B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>42</w:t>
      </w:r>
      <w:r w:rsidRPr="0029230C">
        <w:rPr>
          <w:rFonts w:ascii="Times New Roman" w:hAnsi="Times New Roman"/>
          <w:sz w:val="28"/>
          <w:szCs w:val="28"/>
          <w:vertAlign w:val="superscript"/>
        </w:rPr>
        <w:t>◦</w:t>
      </w:r>
      <w:r w:rsidRPr="0029230C">
        <w:rPr>
          <w:rFonts w:ascii="Times New Roman Tj" w:hAnsi="Times New Roman Tj"/>
          <w:sz w:val="28"/>
          <w:szCs w:val="28"/>
        </w:rPr>
        <w:t>-100</w:t>
      </w:r>
      <w:r w:rsidRPr="0029230C">
        <w:rPr>
          <w:rFonts w:ascii="Times New Roman" w:hAnsi="Times New Roman"/>
          <w:sz w:val="28"/>
          <w:szCs w:val="28"/>
          <w:vertAlign w:val="superscript"/>
        </w:rPr>
        <w:t>◦</w:t>
      </w:r>
      <w:r w:rsidRPr="0029230C">
        <w:rPr>
          <w:rFonts w:ascii="Times New Roman Tj" w:hAnsi="Times New Roman Tj" w:cs="Times New Roman Tajik 1.0"/>
          <w:sz w:val="28"/>
          <w:szCs w:val="28"/>
        </w:rPr>
        <w:t>;</w:t>
      </w:r>
    </w:p>
    <w:p w:rsidR="00B50C6D" w:rsidRPr="0029230C" w:rsidRDefault="00B50C6D" w:rsidP="00C14F2B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29230C">
        <w:rPr>
          <w:rFonts w:ascii="Times New Roman Tj" w:hAnsi="Times New Roman Tj" w:cs="Times New Roman Tajik 1.0"/>
          <w:sz w:val="28"/>
          <w:szCs w:val="28"/>
        </w:rPr>
        <w:t>&lt;20</w:t>
      </w:r>
      <w:r w:rsidRPr="0029230C">
        <w:rPr>
          <w:rFonts w:ascii="Times New Roman" w:hAnsi="Times New Roman"/>
          <w:sz w:val="28"/>
          <w:szCs w:val="28"/>
          <w:vertAlign w:val="superscript"/>
        </w:rPr>
        <w:t>◦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; </w:t>
      </w:r>
    </w:p>
    <w:p w:rsidR="00B50C6D" w:rsidRPr="0029230C" w:rsidRDefault="00B50C6D" w:rsidP="00C14F2B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20</w:t>
      </w:r>
      <w:r w:rsidRPr="0029230C">
        <w:rPr>
          <w:rFonts w:ascii="Times New Roman" w:hAnsi="Times New Roman"/>
          <w:sz w:val="28"/>
          <w:szCs w:val="28"/>
          <w:vertAlign w:val="superscript"/>
        </w:rPr>
        <w:t>◦</w:t>
      </w:r>
      <w:r w:rsidRPr="0029230C">
        <w:rPr>
          <w:rFonts w:ascii="Times New Roman Tj" w:hAnsi="Times New Roman Tj"/>
          <w:sz w:val="28"/>
          <w:szCs w:val="28"/>
        </w:rPr>
        <w:t>-60</w:t>
      </w:r>
      <w:r w:rsidRPr="0029230C">
        <w:rPr>
          <w:rFonts w:ascii="Times New Roman" w:hAnsi="Times New Roman"/>
          <w:sz w:val="28"/>
          <w:szCs w:val="28"/>
          <w:vertAlign w:val="superscript"/>
        </w:rPr>
        <w:t>◦</w:t>
      </w:r>
      <w:r w:rsidRPr="0029230C">
        <w:rPr>
          <w:rFonts w:ascii="Times New Roman Tj" w:hAnsi="Times New Roman Tj" w:cs="Times New Roman Tajik 1.0"/>
          <w:sz w:val="28"/>
          <w:szCs w:val="28"/>
        </w:rPr>
        <w:t>;</w:t>
      </w:r>
    </w:p>
    <w:p w:rsidR="00B50C6D" w:rsidRPr="0029230C" w:rsidRDefault="00B50C6D" w:rsidP="00DE474D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@148. </w:t>
      </w:r>
    </w:p>
    <w:p w:rsidR="00B50C6D" w:rsidRPr="0029230C" w:rsidRDefault="00B50C6D" w:rsidP="00DE474D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Ковокидории афзалиятнок (бисёртар) дар кадом намуди љинсњои кўњї мушоњида карда мешавад?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тањшонї;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>метаморфї;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магматикї;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29230C">
        <w:rPr>
          <w:rFonts w:ascii="Times New Roman Tj" w:hAnsi="Times New Roman Tj" w:cs="Times New Roman Tajik 1.0"/>
          <w:sz w:val="28"/>
          <w:szCs w:val="28"/>
        </w:rPr>
        <w:t>метаморфї-карстї;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тањшонї-магматикї;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 xml:space="preserve">@149.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9230C">
        <w:rPr>
          <w:rFonts w:ascii="Times New Roman Tj" w:hAnsi="Times New Roman Tj"/>
          <w:sz w:val="28"/>
          <w:szCs w:val="28"/>
        </w:rPr>
        <w:t>Љинсњои кўњї дар як шароити муайян ба шакли мањлул мегузаранд, ки онро чи мегўянд?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29230C">
        <w:rPr>
          <w:rFonts w:ascii="Times New Roman Tj" w:hAnsi="Times New Roman Tj"/>
          <w:sz w:val="28"/>
          <w:szCs w:val="28"/>
        </w:rPr>
        <w:t xml:space="preserve"> обгузаронї;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29230C">
        <w:rPr>
          <w:rFonts w:ascii="Times New Roman Tj" w:hAnsi="Times New Roman Tj"/>
          <w:sz w:val="28"/>
          <w:szCs w:val="28"/>
        </w:rPr>
        <w:t>њалшавї;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29230C">
        <w:rPr>
          <w:rFonts w:ascii="Times New Roman Tj" w:hAnsi="Times New Roman Tj"/>
          <w:sz w:val="28"/>
          <w:szCs w:val="28"/>
        </w:rPr>
        <w:t>сахтшавї;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29230C">
        <w:rPr>
          <w:rFonts w:ascii="Times New Roman Tj" w:hAnsi="Times New Roman Tj"/>
          <w:sz w:val="28"/>
          <w:szCs w:val="28"/>
        </w:rPr>
        <w:t xml:space="preserve">полоиш; </w:t>
      </w:r>
    </w:p>
    <w:p w:rsidR="00B50C6D" w:rsidRPr="0029230C" w:rsidRDefault="00B50C6D" w:rsidP="00DE474D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гузариш;</w:t>
      </w:r>
    </w:p>
    <w:p w:rsidR="00B50C6D" w:rsidRPr="0029230C" w:rsidRDefault="00B50C6D" w:rsidP="00DE474D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 xml:space="preserve">@150. </w:t>
      </w:r>
    </w:p>
    <w:p w:rsidR="00B50C6D" w:rsidRPr="0029230C" w:rsidRDefault="00B50C6D" w:rsidP="00DE474D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Зичии оби ошомиданї дар њарорати +4</w:t>
      </w:r>
      <w:r w:rsidRPr="0029230C">
        <w:rPr>
          <w:rFonts w:ascii="Times New Roman" w:hAnsi="Times New Roman"/>
          <w:sz w:val="28"/>
          <w:szCs w:val="28"/>
          <w:vertAlign w:val="superscript"/>
        </w:rPr>
        <w:t>◦</w:t>
      </w:r>
      <w:r w:rsidRPr="0029230C">
        <w:rPr>
          <w:rFonts w:ascii="Times New Roman Tj" w:hAnsi="Times New Roman Tj"/>
          <w:sz w:val="28"/>
          <w:szCs w:val="28"/>
          <w:vertAlign w:val="superscript"/>
        </w:rPr>
        <w:t xml:space="preserve"> </w:t>
      </w:r>
      <w:r w:rsidRPr="0029230C">
        <w:rPr>
          <w:rFonts w:ascii="Times New Roman Tj" w:hAnsi="Times New Roman Tj"/>
          <w:sz w:val="28"/>
          <w:szCs w:val="28"/>
        </w:rPr>
        <w:t>будан ба чанд баробар аст</w:t>
      </w:r>
      <w:r w:rsidRPr="0029230C">
        <w:rPr>
          <w:rFonts w:ascii="Times New Roman Tj" w:hAnsi="Times New Roman Tj" w:cs="Times New Roman Tajik 1.0"/>
          <w:sz w:val="28"/>
          <w:szCs w:val="28"/>
        </w:rPr>
        <w:t>?</w:t>
      </w:r>
    </w:p>
    <w:p w:rsidR="00B50C6D" w:rsidRPr="0029230C" w:rsidRDefault="00B50C6D" w:rsidP="00422B9B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 2,0г/см</w:t>
      </w:r>
      <w:r w:rsidRPr="0029230C">
        <w:rPr>
          <w:rFonts w:ascii="Times New Roman Tj" w:hAnsi="Times New Roman Tj" w:cs="Times New Roman Tajik 1.0"/>
          <w:sz w:val="28"/>
          <w:szCs w:val="28"/>
          <w:vertAlign w:val="superscript"/>
        </w:rPr>
        <w:t>3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; </w:t>
      </w:r>
    </w:p>
    <w:p w:rsidR="00B50C6D" w:rsidRPr="0029230C" w:rsidRDefault="00B50C6D" w:rsidP="00422B9B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29230C">
        <w:rPr>
          <w:rFonts w:ascii="Times New Roman Tj" w:hAnsi="Times New Roman Tj" w:cs="Times New Roman Tajik 1.0"/>
          <w:sz w:val="28"/>
          <w:szCs w:val="28"/>
        </w:rPr>
        <w:t>3,4г/см</w:t>
      </w:r>
      <w:r w:rsidRPr="0029230C">
        <w:rPr>
          <w:rFonts w:ascii="Times New Roman Tj" w:hAnsi="Times New Roman Tj" w:cs="Times New Roman Tajik 1.0"/>
          <w:sz w:val="28"/>
          <w:szCs w:val="28"/>
          <w:vertAlign w:val="superscript"/>
        </w:rPr>
        <w:t>3</w:t>
      </w:r>
      <w:r w:rsidRPr="0029230C">
        <w:rPr>
          <w:rFonts w:ascii="Times New Roman Tj" w:hAnsi="Times New Roman Tj" w:cs="Times New Roman Tajik 1.0"/>
          <w:sz w:val="28"/>
          <w:szCs w:val="28"/>
        </w:rPr>
        <w:t>;</w:t>
      </w:r>
    </w:p>
    <w:p w:rsidR="00B50C6D" w:rsidRPr="0029230C" w:rsidRDefault="00B50C6D" w:rsidP="00422B9B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29230C">
        <w:rPr>
          <w:rFonts w:ascii="Times New Roman Tj" w:hAnsi="Times New Roman Tj" w:cs="Times New Roman Tajik 1.0"/>
          <w:sz w:val="28"/>
          <w:szCs w:val="28"/>
        </w:rPr>
        <w:t>3,0г/см</w:t>
      </w:r>
      <w:r w:rsidRPr="0029230C">
        <w:rPr>
          <w:rFonts w:ascii="Times New Roman Tj" w:hAnsi="Times New Roman Tj" w:cs="Times New Roman Tajik 1.0"/>
          <w:sz w:val="28"/>
          <w:szCs w:val="28"/>
          <w:vertAlign w:val="superscript"/>
        </w:rPr>
        <w:t>3</w:t>
      </w:r>
      <w:r w:rsidRPr="0029230C">
        <w:rPr>
          <w:rFonts w:ascii="Times New Roman Tj" w:hAnsi="Times New Roman Tj" w:cs="Times New Roman Tajik 1.0"/>
          <w:sz w:val="28"/>
          <w:szCs w:val="28"/>
        </w:rPr>
        <w:t>;</w:t>
      </w:r>
    </w:p>
    <w:p w:rsidR="00B50C6D" w:rsidRPr="0029230C" w:rsidRDefault="00B50C6D" w:rsidP="00422B9B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29230C">
        <w:rPr>
          <w:rFonts w:ascii="Times New Roman Tj" w:hAnsi="Times New Roman Tj" w:cs="Times New Roman Tajik 1.0"/>
          <w:sz w:val="28"/>
          <w:szCs w:val="28"/>
        </w:rPr>
        <w:t>$</w:t>
      </w:r>
      <w:r w:rsidRPr="0029230C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29230C">
        <w:rPr>
          <w:rFonts w:ascii="Times New Roman Tj" w:hAnsi="Times New Roman Tj" w:cs="Times New Roman Tajik 1.0"/>
          <w:sz w:val="28"/>
          <w:szCs w:val="28"/>
        </w:rPr>
        <w:t>) 2,6г/см</w:t>
      </w:r>
      <w:r w:rsidRPr="0029230C">
        <w:rPr>
          <w:rFonts w:ascii="Times New Roman Tj" w:hAnsi="Times New Roman Tj" w:cs="Times New Roman Tajik 1.0"/>
          <w:sz w:val="28"/>
          <w:szCs w:val="28"/>
          <w:vertAlign w:val="superscript"/>
        </w:rPr>
        <w:t>3</w:t>
      </w:r>
      <w:r w:rsidRPr="0029230C">
        <w:rPr>
          <w:rFonts w:ascii="Times New Roman Tj" w:hAnsi="Times New Roman Tj" w:cs="Times New Roman Tajik 1.0"/>
          <w:sz w:val="28"/>
          <w:szCs w:val="28"/>
        </w:rPr>
        <w:t>;</w:t>
      </w:r>
    </w:p>
    <w:p w:rsidR="00B50C6D" w:rsidRPr="0029230C" w:rsidRDefault="00B50C6D" w:rsidP="00422B9B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29230C">
        <w:rPr>
          <w:rFonts w:ascii="Times New Roman Tj" w:hAnsi="Times New Roman Tj" w:cs="Times New Roman Tajik 1.0"/>
          <w:sz w:val="28"/>
          <w:szCs w:val="28"/>
        </w:rPr>
        <w:t>1,0г/см</w:t>
      </w:r>
      <w:r w:rsidRPr="0029230C">
        <w:rPr>
          <w:rFonts w:ascii="Times New Roman Tj" w:hAnsi="Times New Roman Tj" w:cs="Times New Roman Tajik 1.0"/>
          <w:sz w:val="28"/>
          <w:szCs w:val="28"/>
          <w:vertAlign w:val="superscript"/>
        </w:rPr>
        <w:t>3</w:t>
      </w:r>
      <w:r w:rsidRPr="0029230C">
        <w:rPr>
          <w:rFonts w:ascii="Times New Roman Tj" w:hAnsi="Times New Roman Tj" w:cs="Times New Roman Tajik 1.0"/>
          <w:sz w:val="28"/>
          <w:szCs w:val="28"/>
        </w:rPr>
        <w:t xml:space="preserve">; </w:t>
      </w:r>
      <w:r w:rsidRPr="0029230C">
        <w:rPr>
          <w:rFonts w:ascii="Times New Roman Tj" w:hAnsi="Times New Roman Tj"/>
          <w:sz w:val="28"/>
          <w:szCs w:val="28"/>
        </w:rPr>
        <w:t xml:space="preserve"> </w:t>
      </w:r>
    </w:p>
    <w:sectPr w:rsidR="00B50C6D" w:rsidRPr="0029230C" w:rsidSect="00565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imes New Roman Tajik 1.0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7373"/>
    <w:rsid w:val="000042BC"/>
    <w:rsid w:val="000217FB"/>
    <w:rsid w:val="00034945"/>
    <w:rsid w:val="00044237"/>
    <w:rsid w:val="000573CB"/>
    <w:rsid w:val="0006629E"/>
    <w:rsid w:val="00066B69"/>
    <w:rsid w:val="00066DD5"/>
    <w:rsid w:val="000840D5"/>
    <w:rsid w:val="00087C7C"/>
    <w:rsid w:val="00094DD2"/>
    <w:rsid w:val="000A23EF"/>
    <w:rsid w:val="000A5631"/>
    <w:rsid w:val="000A56A8"/>
    <w:rsid w:val="00113645"/>
    <w:rsid w:val="0012417E"/>
    <w:rsid w:val="00142572"/>
    <w:rsid w:val="00162593"/>
    <w:rsid w:val="00173E73"/>
    <w:rsid w:val="001A2B60"/>
    <w:rsid w:val="001D2D39"/>
    <w:rsid w:val="00205B04"/>
    <w:rsid w:val="00213A36"/>
    <w:rsid w:val="0029230C"/>
    <w:rsid w:val="002C66D7"/>
    <w:rsid w:val="002D47B6"/>
    <w:rsid w:val="002D7417"/>
    <w:rsid w:val="00327F0F"/>
    <w:rsid w:val="00346727"/>
    <w:rsid w:val="00367ACE"/>
    <w:rsid w:val="003A0E66"/>
    <w:rsid w:val="003B4746"/>
    <w:rsid w:val="003B65D7"/>
    <w:rsid w:val="003D21DD"/>
    <w:rsid w:val="003D2789"/>
    <w:rsid w:val="003D7283"/>
    <w:rsid w:val="003D77B7"/>
    <w:rsid w:val="003E3933"/>
    <w:rsid w:val="003F4656"/>
    <w:rsid w:val="003F5311"/>
    <w:rsid w:val="00422B9B"/>
    <w:rsid w:val="00431A20"/>
    <w:rsid w:val="00431BAF"/>
    <w:rsid w:val="00461C08"/>
    <w:rsid w:val="004A4C7E"/>
    <w:rsid w:val="004F6B37"/>
    <w:rsid w:val="00517373"/>
    <w:rsid w:val="00562F33"/>
    <w:rsid w:val="00565E16"/>
    <w:rsid w:val="00566C75"/>
    <w:rsid w:val="005B5DE3"/>
    <w:rsid w:val="005D72B3"/>
    <w:rsid w:val="005E6DB7"/>
    <w:rsid w:val="005F11CC"/>
    <w:rsid w:val="00616A6D"/>
    <w:rsid w:val="00657838"/>
    <w:rsid w:val="00691A0A"/>
    <w:rsid w:val="00697758"/>
    <w:rsid w:val="006A401B"/>
    <w:rsid w:val="007104DF"/>
    <w:rsid w:val="007156EC"/>
    <w:rsid w:val="00727973"/>
    <w:rsid w:val="00747312"/>
    <w:rsid w:val="00781591"/>
    <w:rsid w:val="00803BAF"/>
    <w:rsid w:val="008046C5"/>
    <w:rsid w:val="00807F2D"/>
    <w:rsid w:val="008523FF"/>
    <w:rsid w:val="0085367F"/>
    <w:rsid w:val="00853B4C"/>
    <w:rsid w:val="00857325"/>
    <w:rsid w:val="00873B2A"/>
    <w:rsid w:val="008B3C80"/>
    <w:rsid w:val="008E6EA7"/>
    <w:rsid w:val="008E7D81"/>
    <w:rsid w:val="009223FB"/>
    <w:rsid w:val="00937650"/>
    <w:rsid w:val="009812A2"/>
    <w:rsid w:val="00986088"/>
    <w:rsid w:val="00996CA5"/>
    <w:rsid w:val="0099706F"/>
    <w:rsid w:val="009A3C24"/>
    <w:rsid w:val="009F315F"/>
    <w:rsid w:val="00A358C8"/>
    <w:rsid w:val="00A52F3E"/>
    <w:rsid w:val="00AA2B36"/>
    <w:rsid w:val="00AC4393"/>
    <w:rsid w:val="00AE521A"/>
    <w:rsid w:val="00B15973"/>
    <w:rsid w:val="00B224BC"/>
    <w:rsid w:val="00B4451B"/>
    <w:rsid w:val="00B50C6D"/>
    <w:rsid w:val="00B55106"/>
    <w:rsid w:val="00B6011D"/>
    <w:rsid w:val="00B77459"/>
    <w:rsid w:val="00B955A2"/>
    <w:rsid w:val="00BC15CC"/>
    <w:rsid w:val="00C01CF0"/>
    <w:rsid w:val="00C14F2B"/>
    <w:rsid w:val="00C32F18"/>
    <w:rsid w:val="00C418FF"/>
    <w:rsid w:val="00C43B4F"/>
    <w:rsid w:val="00C52344"/>
    <w:rsid w:val="00C65411"/>
    <w:rsid w:val="00C7216A"/>
    <w:rsid w:val="00CC47E0"/>
    <w:rsid w:val="00CE6BCF"/>
    <w:rsid w:val="00D32EB5"/>
    <w:rsid w:val="00D36209"/>
    <w:rsid w:val="00D51CBC"/>
    <w:rsid w:val="00D75591"/>
    <w:rsid w:val="00D863DA"/>
    <w:rsid w:val="00DC29FC"/>
    <w:rsid w:val="00DC3A45"/>
    <w:rsid w:val="00DD2672"/>
    <w:rsid w:val="00DE45AF"/>
    <w:rsid w:val="00DE474D"/>
    <w:rsid w:val="00E17CE9"/>
    <w:rsid w:val="00E272C9"/>
    <w:rsid w:val="00E4050F"/>
    <w:rsid w:val="00E61742"/>
    <w:rsid w:val="00E70C31"/>
    <w:rsid w:val="00E73150"/>
    <w:rsid w:val="00E777FB"/>
    <w:rsid w:val="00E90A72"/>
    <w:rsid w:val="00EC0DC2"/>
    <w:rsid w:val="00ED200A"/>
    <w:rsid w:val="00F37600"/>
    <w:rsid w:val="00F47153"/>
    <w:rsid w:val="00F6215C"/>
    <w:rsid w:val="00F64FB3"/>
    <w:rsid w:val="00FF0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565E1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8523F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523F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523FF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523FF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523FF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23FF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23FF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523FF"/>
    <w:pPr>
      <w:keepNext/>
      <w:keepLines/>
      <w:spacing w:before="200" w:after="0"/>
      <w:outlineLvl w:val="7"/>
    </w:pPr>
    <w:rPr>
      <w:rFonts w:ascii="Cambria" w:hAnsi="Cambria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23FF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523F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523FF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8523FF"/>
    <w:rPr>
      <w:rFonts w:ascii="Cambria" w:hAnsi="Cambria" w:cs="Times New Roman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8523FF"/>
    <w:rPr>
      <w:rFonts w:ascii="Cambria" w:hAnsi="Cambria" w:cs="Times New Roman"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8523FF"/>
    <w:rPr>
      <w:rFonts w:ascii="Cambria" w:hAnsi="Cambria" w:cs="Times New Roman"/>
      <w:color w:val="243F60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8523FF"/>
    <w:rPr>
      <w:rFonts w:ascii="Cambria" w:hAnsi="Cambria" w:cs="Times New Roman"/>
      <w:i/>
      <w:iCs/>
      <w:color w:val="243F60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523FF"/>
    <w:rPr>
      <w:rFonts w:ascii="Cambria" w:hAnsi="Cambria" w:cs="Times New Roman"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523FF"/>
    <w:rPr>
      <w:rFonts w:ascii="Cambria" w:hAnsi="Cambria" w:cs="Times New Roman"/>
      <w:color w:val="40404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523FF"/>
    <w:rPr>
      <w:rFonts w:ascii="Cambria" w:hAnsi="Cambria" w:cs="Times New Roman"/>
      <w:i/>
      <w:iCs/>
      <w:color w:val="404040"/>
      <w:sz w:val="20"/>
      <w:szCs w:val="20"/>
    </w:rPr>
  </w:style>
  <w:style w:type="character" w:customStyle="1" w:styleId="apple-style-span">
    <w:name w:val="apple-style-span"/>
    <w:basedOn w:val="DefaultParagraphFont"/>
    <w:uiPriority w:val="99"/>
    <w:rsid w:val="00327F0F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E272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272C9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8523FF"/>
  </w:style>
  <w:style w:type="paragraph" w:styleId="Subtitle">
    <w:name w:val="Subtitle"/>
    <w:basedOn w:val="Normal"/>
    <w:next w:val="Normal"/>
    <w:link w:val="SubtitleChar"/>
    <w:uiPriority w:val="99"/>
    <w:qFormat/>
    <w:rsid w:val="008523FF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8523FF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styleId="SubtleEmphasis">
    <w:name w:val="Subtle Emphasis"/>
    <w:basedOn w:val="DefaultParagraphFont"/>
    <w:uiPriority w:val="99"/>
    <w:qFormat/>
    <w:rsid w:val="008523FF"/>
    <w:rPr>
      <w:rFonts w:cs="Times New Roman"/>
      <w:i/>
      <w:iCs/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1002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1416</TotalTime>
  <Pages>26</Pages>
  <Words>4346</Words>
  <Characters>24778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oper05_101</cp:lastModifiedBy>
  <cp:revision>58</cp:revision>
  <cp:lastPrinted>2017-12-07T10:10:00Z</cp:lastPrinted>
  <dcterms:created xsi:type="dcterms:W3CDTF">2014-01-03T09:24:00Z</dcterms:created>
  <dcterms:modified xsi:type="dcterms:W3CDTF">2022-12-08T05:10:00Z</dcterms:modified>
</cp:coreProperties>
</file>